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A02D05">
        <w:rPr>
          <w:b/>
          <w:noProof/>
          <w:sz w:val="24"/>
        </w:rPr>
        <w:t xml:space="preserve"> RAN</w:t>
      </w:r>
      <w:r w:rsidRPr="0033027D">
        <w:rPr>
          <w:b/>
          <w:noProof/>
          <w:sz w:val="24"/>
        </w:rPr>
        <w:t xml:space="preserve"> Meeting #</w:t>
      </w:r>
      <w:r w:rsidR="00A02D05">
        <w:rPr>
          <w:b/>
          <w:noProof/>
          <w:sz w:val="24"/>
        </w:rPr>
        <w:t>75</w:t>
      </w:r>
      <w:r w:rsidRPr="0033027D">
        <w:rPr>
          <w:b/>
          <w:noProof/>
          <w:sz w:val="24"/>
        </w:rPr>
        <w:tab/>
      </w:r>
      <w:r w:rsidR="003E0FE5" w:rsidRPr="003E0FE5">
        <w:rPr>
          <w:b/>
          <w:noProof/>
          <w:sz w:val="24"/>
        </w:rPr>
        <w:t>RP-</w:t>
      </w:r>
      <w:r w:rsidR="005D1687" w:rsidRPr="003E0FE5">
        <w:rPr>
          <w:b/>
          <w:noProof/>
          <w:sz w:val="24"/>
        </w:rPr>
        <w:t>17</w:t>
      </w:r>
      <w:r w:rsidR="007722F3">
        <w:rPr>
          <w:b/>
          <w:noProof/>
          <w:sz w:val="24"/>
        </w:rPr>
        <w:t>0743</w:t>
      </w:r>
    </w:p>
    <w:p w:rsidR="006A45BA" w:rsidRPr="006A45BA" w:rsidRDefault="00A02D05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Dubrovnik, Croatia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March 6 - 9, 2017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바탕" w:cs="Arial"/>
          <w:sz w:val="18"/>
          <w:szCs w:val="18"/>
          <w:lang w:eastAsia="zh-CN"/>
        </w:rPr>
        <w:t xml:space="preserve">(revision of </w:t>
      </w:r>
      <w:r w:rsidR="00103679">
        <w:rPr>
          <w:rFonts w:eastAsia="바탕" w:cs="Arial"/>
          <w:sz w:val="18"/>
          <w:szCs w:val="18"/>
          <w:lang w:eastAsia="zh-CN"/>
        </w:rPr>
        <w:t>RP</w:t>
      </w:r>
      <w:r w:rsidR="0033027D" w:rsidRPr="006A45BA">
        <w:rPr>
          <w:rFonts w:eastAsia="바탕" w:cs="Arial"/>
          <w:sz w:val="18"/>
          <w:szCs w:val="18"/>
          <w:lang w:eastAsia="zh-CN"/>
        </w:rPr>
        <w:t>-</w:t>
      </w:r>
      <w:r w:rsidR="005D1687" w:rsidRPr="006A45BA">
        <w:rPr>
          <w:rFonts w:eastAsia="바탕" w:cs="Arial"/>
          <w:sz w:val="18"/>
          <w:szCs w:val="18"/>
          <w:lang w:eastAsia="zh-CN"/>
        </w:rPr>
        <w:t>1</w:t>
      </w:r>
      <w:r w:rsidR="005D1687">
        <w:rPr>
          <w:rFonts w:eastAsia="바탕" w:cs="Arial"/>
          <w:sz w:val="18"/>
          <w:szCs w:val="18"/>
          <w:lang w:eastAsia="zh-CN"/>
        </w:rPr>
        <w:t>770702</w:t>
      </w:r>
      <w:r w:rsidR="0033027D" w:rsidRPr="006A45BA">
        <w:rPr>
          <w:rFonts w:eastAsia="바탕" w:cs="Arial"/>
          <w:sz w:val="18"/>
          <w:szCs w:val="18"/>
          <w:lang w:eastAsia="zh-CN"/>
        </w:rPr>
        <w:t>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바탕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바탕" w:cs="Arial"/>
          <w:sz w:val="18"/>
          <w:szCs w:val="18"/>
          <w:lang w:eastAsia="zh-CN"/>
        </w:rPr>
      </w:pPr>
    </w:p>
    <w:p w:rsidR="00AE25BF" w:rsidRPr="00C206D6" w:rsidRDefault="00C206D6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바탕" w:hAnsi="Arial" w:cs="Arial"/>
          <w:sz w:val="16"/>
          <w:szCs w:val="16"/>
          <w:lang w:eastAsia="zh-CN"/>
        </w:rPr>
      </w:pPr>
      <w:r w:rsidRPr="00C206D6">
        <w:rPr>
          <w:rFonts w:ascii="Arial" w:eastAsia="바탕" w:hAnsi="Arial" w:cs="Arial"/>
          <w:sz w:val="16"/>
          <w:szCs w:val="16"/>
          <w:lang w:eastAsia="zh-CN"/>
        </w:rPr>
        <w:t>WI template dec2016</w:t>
      </w:r>
      <w:r w:rsidR="00AA3E2D">
        <w:rPr>
          <w:rFonts w:ascii="Arial" w:eastAsia="바탕" w:hAnsi="Arial" w:cs="Arial"/>
          <w:sz w:val="16"/>
          <w:szCs w:val="16"/>
          <w:lang w:eastAsia="zh-CN"/>
        </w:rPr>
        <w:t xml:space="preserve"> (RAN #75 adaptation3</w:t>
      </w:r>
      <w:r>
        <w:rPr>
          <w:rFonts w:ascii="Arial" w:eastAsia="바탕" w:hAnsi="Arial" w:cs="Arial"/>
          <w:sz w:val="16"/>
          <w:szCs w:val="16"/>
          <w:lang w:eastAsia="zh-CN"/>
        </w:rPr>
        <w:t>)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val="en-US" w:eastAsia="zh-CN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C65AA6">
        <w:rPr>
          <w:rFonts w:ascii="Arial" w:eastAsia="바탕" w:hAnsi="Arial"/>
          <w:b/>
          <w:lang w:val="en-US" w:eastAsia="zh-CN"/>
        </w:rPr>
        <w:t>Intel Corporation</w:t>
      </w:r>
      <w:r w:rsidR="00C574A4">
        <w:rPr>
          <w:rFonts w:ascii="Arial" w:eastAsia="바탕" w:hAnsi="Arial"/>
          <w:b/>
          <w:lang w:val="en-US" w:eastAsia="zh-CN"/>
        </w:rPr>
        <w:t xml:space="preserve">, </w:t>
      </w:r>
      <w:r w:rsidR="001814DA">
        <w:rPr>
          <w:rFonts w:ascii="Arial" w:eastAsia="바탕" w:hAnsi="Arial"/>
          <w:b/>
          <w:lang w:val="en-US" w:eastAsia="zh-CN"/>
        </w:rPr>
        <w:t xml:space="preserve">CATT, </w:t>
      </w:r>
      <w:r w:rsidR="00C574A4">
        <w:rPr>
          <w:rFonts w:ascii="Arial" w:eastAsia="바탕" w:hAnsi="Arial"/>
          <w:b/>
          <w:lang w:val="en-US" w:eastAsia="zh-CN"/>
        </w:rPr>
        <w:t>Qualcomm Incorporated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>
        <w:rPr>
          <w:rFonts w:ascii="Arial" w:eastAsia="바탕" w:hAnsi="Arial" w:cs="Arial"/>
          <w:b/>
          <w:lang w:eastAsia="zh-CN"/>
        </w:rPr>
        <w:t>New</w:t>
      </w:r>
      <w:r w:rsidR="003E0FE5">
        <w:rPr>
          <w:rFonts w:ascii="Arial" w:eastAsia="바탕" w:hAnsi="Arial" w:cs="Arial"/>
          <w:b/>
          <w:lang w:eastAsia="zh-CN"/>
        </w:rPr>
        <w:t xml:space="preserve"> </w:t>
      </w:r>
      <w:r w:rsidR="003E0FE5" w:rsidRPr="003E0FE5">
        <w:rPr>
          <w:rFonts w:ascii="Arial" w:eastAsia="바탕" w:hAnsi="Arial" w:cs="Arial"/>
          <w:b/>
          <w:lang w:eastAsia="zh-CN"/>
        </w:rPr>
        <w:t xml:space="preserve">SID: Study on NR positioning </w:t>
      </w:r>
      <w:r w:rsidR="00C574A4">
        <w:rPr>
          <w:rFonts w:ascii="Arial" w:eastAsia="바탕" w:hAnsi="Arial" w:cs="Arial"/>
          <w:b/>
          <w:lang w:eastAsia="zh-CN"/>
        </w:rPr>
        <w:t>support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C65AA6">
        <w:rPr>
          <w:rFonts w:ascii="Arial" w:eastAsia="바탕" w:hAnsi="Arial"/>
          <w:b/>
          <w:lang w:eastAsia="zh-CN"/>
        </w:rPr>
        <w:t>9.1</w:t>
      </w:r>
      <w:bookmarkStart w:id="0" w:name="_GoBack"/>
      <w:bookmarkEnd w:id="0"/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3E0FE5" w:rsidRPr="003E0FE5">
        <w:t xml:space="preserve">Study on NR </w:t>
      </w:r>
      <w:r w:rsidR="003E0FE5">
        <w:t>P</w:t>
      </w:r>
      <w:r w:rsidR="003E0FE5" w:rsidRPr="003E0FE5">
        <w:t xml:space="preserve">ositioning </w:t>
      </w:r>
      <w:r w:rsidR="00693E94">
        <w:t>Support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3E0FE5">
        <w:t>FS_NR_POS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</w:p>
    <w:p w:rsidR="00A7059D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 w:rsidR="00A7059D">
        <w:rPr>
          <w:color w:val="0000FF"/>
        </w:rPr>
        <w:t xml:space="preserve">For new WIs/SIs </w:t>
      </w:r>
      <w:r w:rsidR="00473739">
        <w:rPr>
          <w:color w:val="0000FF"/>
        </w:rPr>
        <w:t>leave the</w:t>
      </w:r>
      <w:r w:rsidR="00A7059D">
        <w:rPr>
          <w:color w:val="0000FF"/>
        </w:rPr>
        <w:t xml:space="preserve"> Uniqu</w:t>
      </w:r>
      <w:r w:rsidR="00473739">
        <w:rPr>
          <w:color w:val="0000FF"/>
        </w:rPr>
        <w:t>e identifier empty but you may make a proposal for an Acronym.</w:t>
      </w:r>
    </w:p>
    <w:p w:rsidR="00A7059D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 w:rsidRPr="002D4462">
        <w:rPr>
          <w:color w:val="0000FF"/>
        </w:rPr>
        <w:t xml:space="preserve">If this is a RAN WID including Core </w:t>
      </w:r>
      <w:r w:rsidR="00A02D05" w:rsidRPr="000B2810">
        <w:rPr>
          <w:color w:val="0000FF"/>
          <w:u w:val="single"/>
        </w:rPr>
        <w:t>and</w:t>
      </w:r>
      <w:r w:rsidR="00A02D05" w:rsidRPr="002D4462">
        <w:rPr>
          <w:color w:val="0000FF"/>
        </w:rPr>
        <w:t xml:space="preserve"> Perf. part, then Title, Acronym and Unique identifier refer to the feature WI. </w:t>
      </w:r>
    </w:p>
    <w:p w:rsidR="00A02D05" w:rsidRDefault="00A7059D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="00A02D05">
        <w:rPr>
          <w:color w:val="0000FF"/>
        </w:rPr>
        <w:t>P</w:t>
      </w:r>
      <w:r w:rsidR="00A02D05" w:rsidRPr="002D4462">
        <w:rPr>
          <w:color w:val="0000FF"/>
        </w:rPr>
        <w:t>lease tick (X) the applicable box(es) in the table below:</w:t>
      </w:r>
    </w:p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Either: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02D05" w:rsidRPr="004C7921" w:rsidTr="00E56328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A02D05" w:rsidRPr="002D4462" w:rsidRDefault="00A02D05" w:rsidP="00A02D05">
      <w:pPr>
        <w:pStyle w:val="NO"/>
        <w:spacing w:after="0"/>
        <w:rPr>
          <w:color w:val="0000FF"/>
        </w:rPr>
      </w:pPr>
      <w:r>
        <w:rPr>
          <w:color w:val="0000FF"/>
        </w:rPr>
        <w:tab/>
        <w:t>or: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02D05" w:rsidRPr="004C7921" w:rsidTr="00E5632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02D05" w:rsidRPr="004C7921" w:rsidRDefault="00A02D05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C206D6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206D6" w:rsidRPr="004C7921" w:rsidTr="001C67D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C206D6" w:rsidRDefault="00C206D6" w:rsidP="00A02D05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C206D6" w:rsidRPr="004C7921" w:rsidRDefault="00C206D6" w:rsidP="00A02D05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206D6" w:rsidRPr="004C7921" w:rsidRDefault="00C206D6" w:rsidP="00A02D05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77AB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516FB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516FBB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77ABF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477ABF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Core/Perf./Testing parts in RAN WIDs are Building Blocks. Only if they are under an SA</w:t>
      </w:r>
      <w:r w:rsidR="004735AB">
        <w:rPr>
          <w:color w:val="0000FF"/>
        </w:rPr>
        <w:t xml:space="preserve"> or CT </w:t>
      </w:r>
      <w:r>
        <w:rPr>
          <w:color w:val="0000FF"/>
        </w:rPr>
        <w:t>umbrella, we define them as work tasks.</w:t>
      </w:r>
      <w:r w:rsidR="004735AB">
        <w:rPr>
          <w:color w:val="0000FF"/>
        </w:rPr>
        <w:t xml:space="preserve"> </w:t>
      </w:r>
      <w:r w:rsidR="004735AB" w:rsidRPr="004735AB">
        <w:rPr>
          <w:color w:val="0000FF"/>
        </w:rPr>
        <w:t>If you are in doubt, please contact MCC.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Therefore </w:t>
      </w:r>
      <w:r w:rsidR="00A7059D">
        <w:rPr>
          <w:color w:val="0000FF"/>
        </w:rPr>
        <w:t>the table above should just include the feature WI Unique ID and title and Nature of relationship is "parent WID".</w:t>
      </w:r>
    </w:p>
    <w:p w:rsidR="00A02D05" w:rsidRDefault="00A02D05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A02D05" w:rsidRPr="00A02D05" w:rsidRDefault="00A02D05" w:rsidP="00A02D05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Classical examples: List a preceding SI or a preceding WI (e.g. if you further enhance a topic). Also related </w:t>
      </w:r>
      <w:r w:rsidR="008A7AD1">
        <w:rPr>
          <w:color w:val="0000FF"/>
        </w:rPr>
        <w:t xml:space="preserve">or dependent </w:t>
      </w:r>
      <w:r>
        <w:rPr>
          <w:color w:val="0000FF"/>
        </w:rPr>
        <w:t>WIs in other TSGs should be indicated.</w:t>
      </w:r>
    </w:p>
    <w:p w:rsidR="00A02D05" w:rsidRDefault="00A02D05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A7059D" w:rsidRDefault="00706F10" w:rsidP="00D2663F">
      <w:pPr>
        <w:jc w:val="both"/>
        <w:rPr>
          <w:bCs/>
        </w:rPr>
      </w:pPr>
      <w:r>
        <w:rPr>
          <w:bCs/>
        </w:rPr>
        <w:t xml:space="preserve">The location is one of the most demanded applications, which is </w:t>
      </w:r>
      <w:r w:rsidR="0042141A">
        <w:rPr>
          <w:bCs/>
        </w:rPr>
        <w:t xml:space="preserve">continue to emerge </w:t>
      </w:r>
      <w:r w:rsidR="003F3E2D">
        <w:rPr>
          <w:bCs/>
        </w:rPr>
        <w:t xml:space="preserve">imposing </w:t>
      </w:r>
      <w:r w:rsidR="0042141A">
        <w:rPr>
          <w:bCs/>
        </w:rPr>
        <w:t xml:space="preserve">more </w:t>
      </w:r>
      <w:r w:rsidR="003F3E2D">
        <w:rPr>
          <w:bCs/>
        </w:rPr>
        <w:t xml:space="preserve">and more </w:t>
      </w:r>
      <w:r w:rsidR="0042141A">
        <w:rPr>
          <w:bCs/>
        </w:rPr>
        <w:t>stringent requirements</w:t>
      </w:r>
      <w:r>
        <w:rPr>
          <w:bCs/>
        </w:rPr>
        <w:t xml:space="preserve"> </w:t>
      </w:r>
      <w:r w:rsidR="0042141A">
        <w:rPr>
          <w:bCs/>
        </w:rPr>
        <w:t>on</w:t>
      </w:r>
      <w:r>
        <w:rPr>
          <w:bCs/>
        </w:rPr>
        <w:t xml:space="preserve"> </w:t>
      </w:r>
      <w:r w:rsidR="003F3E2D">
        <w:rPr>
          <w:bCs/>
        </w:rPr>
        <w:t xml:space="preserve">the </w:t>
      </w:r>
      <w:r w:rsidR="00477ABF">
        <w:rPr>
          <w:bCs/>
        </w:rPr>
        <w:t xml:space="preserve">latency and </w:t>
      </w:r>
      <w:r w:rsidR="003F3E2D">
        <w:rPr>
          <w:bCs/>
        </w:rPr>
        <w:t>accuracy of</w:t>
      </w:r>
      <w:r>
        <w:rPr>
          <w:bCs/>
        </w:rPr>
        <w:t xml:space="preserve"> positioning</w:t>
      </w:r>
      <w:r w:rsidR="003F3E2D">
        <w:rPr>
          <w:bCs/>
        </w:rPr>
        <w:t>, which is in ideal case should be independent of the environment</w:t>
      </w:r>
      <w:r w:rsidR="00C756AC">
        <w:rPr>
          <w:bCs/>
        </w:rPr>
        <w:t xml:space="preserve"> (</w:t>
      </w:r>
      <w:r w:rsidR="003F3E2D">
        <w:rPr>
          <w:bCs/>
        </w:rPr>
        <w:t>e.g. indoor, outdoor, etc</w:t>
      </w:r>
      <w:r w:rsidR="00C756AC">
        <w:rPr>
          <w:bCs/>
        </w:rPr>
        <w:t>)</w:t>
      </w:r>
      <w:r>
        <w:rPr>
          <w:bCs/>
        </w:rPr>
        <w:t>.</w:t>
      </w:r>
      <w:r w:rsidR="003F3E2D">
        <w:rPr>
          <w:bCs/>
        </w:rPr>
        <w:t xml:space="preserve"> </w:t>
      </w:r>
      <w:r w:rsidR="00C756AC">
        <w:rPr>
          <w:bCs/>
        </w:rPr>
        <w:t xml:space="preserve">In many </w:t>
      </w:r>
      <w:r w:rsidR="008D542F">
        <w:rPr>
          <w:bCs/>
        </w:rPr>
        <w:t xml:space="preserve">location </w:t>
      </w:r>
      <w:r w:rsidR="00C756AC">
        <w:rPr>
          <w:bCs/>
        </w:rPr>
        <w:t>applications, t</w:t>
      </w:r>
      <w:r w:rsidR="003F3E2D">
        <w:rPr>
          <w:bCs/>
        </w:rPr>
        <w:t>he accurate positioning is typically achieved through combination of multiple technologies</w:t>
      </w:r>
      <w:r w:rsidR="00C756AC">
        <w:rPr>
          <w:bCs/>
        </w:rPr>
        <w:t>,</w:t>
      </w:r>
      <w:r w:rsidR="003F3E2D">
        <w:rPr>
          <w:bCs/>
        </w:rPr>
        <w:t xml:space="preserve"> including</w:t>
      </w:r>
      <w:r w:rsidR="00C756AC">
        <w:rPr>
          <w:bCs/>
        </w:rPr>
        <w:t>:</w:t>
      </w:r>
      <w:r w:rsidR="003F3E2D">
        <w:rPr>
          <w:bCs/>
        </w:rPr>
        <w:t xml:space="preserve"> 1) GNSS based solutions, providing accurate location in outdoor scenarios, 2) radio-technologies (e.g. LTE networks</w:t>
      </w:r>
      <w:r w:rsidR="00C756AC">
        <w:rPr>
          <w:bCs/>
        </w:rPr>
        <w:t>,</w:t>
      </w:r>
      <w:r w:rsidR="003F3E2D">
        <w:rPr>
          <w:bCs/>
        </w:rPr>
        <w:t xml:space="preserve"> offer</w:t>
      </w:r>
      <w:r w:rsidR="00C756AC">
        <w:rPr>
          <w:bCs/>
        </w:rPr>
        <w:t>ing</w:t>
      </w:r>
      <w:r w:rsidR="003F3E2D">
        <w:rPr>
          <w:bCs/>
        </w:rPr>
        <w:t xml:space="preserve"> multiple </w:t>
      </w:r>
      <w:r w:rsidR="00C756AC">
        <w:rPr>
          <w:bCs/>
        </w:rPr>
        <w:t xml:space="preserve">design </w:t>
      </w:r>
      <w:r w:rsidR="003F3E2D">
        <w:rPr>
          <w:bCs/>
        </w:rPr>
        <w:t xml:space="preserve">options to locate </w:t>
      </w:r>
      <w:r w:rsidR="008D542F">
        <w:rPr>
          <w:bCs/>
        </w:rPr>
        <w:t>user</w:t>
      </w:r>
      <w:r w:rsidR="003F3E2D">
        <w:rPr>
          <w:bCs/>
        </w:rPr>
        <w:t>, Wi-Fi</w:t>
      </w:r>
      <w:r w:rsidR="008D542F">
        <w:rPr>
          <w:bCs/>
        </w:rPr>
        <w:t xml:space="preserve"> networks</w:t>
      </w:r>
      <w:r w:rsidR="003F3E2D">
        <w:rPr>
          <w:bCs/>
        </w:rPr>
        <w:t xml:space="preserve">, terrestrial </w:t>
      </w:r>
      <w:r w:rsidR="00516FBB">
        <w:rPr>
          <w:bCs/>
        </w:rPr>
        <w:t xml:space="preserve">beacon </w:t>
      </w:r>
      <w:r w:rsidR="003F3E2D">
        <w:rPr>
          <w:bCs/>
        </w:rPr>
        <w:t xml:space="preserve">systems, etc.), 3) inertial measurement units </w:t>
      </w:r>
      <w:r w:rsidR="00C756AC">
        <w:rPr>
          <w:bCs/>
        </w:rPr>
        <w:t>(</w:t>
      </w:r>
      <w:r w:rsidR="003F3E2D">
        <w:rPr>
          <w:bCs/>
        </w:rPr>
        <w:t>IMU</w:t>
      </w:r>
      <w:r w:rsidR="00C756AC">
        <w:rPr>
          <w:bCs/>
        </w:rPr>
        <w:t>)</w:t>
      </w:r>
      <w:r w:rsidR="003F3E2D">
        <w:rPr>
          <w:bCs/>
        </w:rPr>
        <w:t xml:space="preserve"> or sensors </w:t>
      </w:r>
      <w:r w:rsidR="00C756AC">
        <w:rPr>
          <w:bCs/>
        </w:rPr>
        <w:t xml:space="preserve">(e.g. </w:t>
      </w:r>
      <w:r w:rsidR="008D542F">
        <w:rPr>
          <w:bCs/>
        </w:rPr>
        <w:t>tracking</w:t>
      </w:r>
      <w:r w:rsidR="00C756AC">
        <w:rPr>
          <w:bCs/>
        </w:rPr>
        <w:t xml:space="preserve"> user position </w:t>
      </w:r>
      <w:r w:rsidR="008D542F">
        <w:rPr>
          <w:bCs/>
        </w:rPr>
        <w:t xml:space="preserve">based on accelerometers, gyroscopes, magnetometers </w:t>
      </w:r>
      <w:r w:rsidR="00C756AC">
        <w:rPr>
          <w:bCs/>
        </w:rPr>
        <w:t>or vertical positioning by means of a</w:t>
      </w:r>
      <w:r w:rsidR="00C756AC" w:rsidRPr="000C6C6C">
        <w:rPr>
          <w:bCs/>
        </w:rPr>
        <w:t>tmospheric pressure</w:t>
      </w:r>
      <w:r w:rsidR="00C756AC">
        <w:rPr>
          <w:bCs/>
        </w:rPr>
        <w:t xml:space="preserve"> sensors). All these technologies are expected to </w:t>
      </w:r>
      <w:r w:rsidR="008D542F">
        <w:rPr>
          <w:bCs/>
        </w:rPr>
        <w:t xml:space="preserve">continue </w:t>
      </w:r>
      <w:r w:rsidR="00C756AC">
        <w:rPr>
          <w:bCs/>
        </w:rPr>
        <w:t xml:space="preserve">play significant role </w:t>
      </w:r>
      <w:r w:rsidR="001801C6">
        <w:rPr>
          <w:bCs/>
        </w:rPr>
        <w:t>to achieve</w:t>
      </w:r>
      <w:r w:rsidR="00C756AC">
        <w:rPr>
          <w:bCs/>
        </w:rPr>
        <w:t xml:space="preserve"> accurate user positioning</w:t>
      </w:r>
      <w:r w:rsidR="001801C6">
        <w:rPr>
          <w:bCs/>
        </w:rPr>
        <w:t xml:space="preserve"> in future</w:t>
      </w:r>
      <w:r w:rsidR="00C756AC">
        <w:rPr>
          <w:bCs/>
        </w:rPr>
        <w:t>.</w:t>
      </w:r>
    </w:p>
    <w:p w:rsidR="00C756AC" w:rsidRDefault="00C756AC" w:rsidP="00D2663F">
      <w:pPr>
        <w:jc w:val="both"/>
        <w:rPr>
          <w:bCs/>
        </w:rPr>
      </w:pPr>
      <w:r>
        <w:rPr>
          <w:bCs/>
        </w:rPr>
        <w:t xml:space="preserve">The 3GPP NR radio-technology is uniquely positioned to provide added value </w:t>
      </w:r>
      <w:r w:rsidR="008D542F">
        <w:rPr>
          <w:bCs/>
        </w:rPr>
        <w:t>in terms of enhanced location capabilities</w:t>
      </w:r>
      <w:r w:rsidR="00AB6BE9">
        <w:rPr>
          <w:bCs/>
        </w:rPr>
        <w:t>. The</w:t>
      </w:r>
      <w:r>
        <w:rPr>
          <w:bCs/>
        </w:rPr>
        <w:t xml:space="preserve"> operat</w:t>
      </w:r>
      <w:r w:rsidR="00AB6BE9">
        <w:rPr>
          <w:bCs/>
        </w:rPr>
        <w:t xml:space="preserve">ion </w:t>
      </w:r>
      <w:r>
        <w:rPr>
          <w:bCs/>
        </w:rPr>
        <w:t xml:space="preserve">in low and high frequency bands (i.e. below and above 6GHz) and utilization of massive antenna arrays </w:t>
      </w:r>
      <w:r w:rsidR="008D542F">
        <w:rPr>
          <w:bCs/>
        </w:rPr>
        <w:t xml:space="preserve">provides additional </w:t>
      </w:r>
      <w:r w:rsidR="00AB6BE9">
        <w:rPr>
          <w:bCs/>
        </w:rPr>
        <w:t>degrees of freedom</w:t>
      </w:r>
      <w:r w:rsidR="008D542F">
        <w:rPr>
          <w:bCs/>
        </w:rPr>
        <w:t xml:space="preserve"> </w:t>
      </w:r>
      <w:r>
        <w:rPr>
          <w:bCs/>
        </w:rPr>
        <w:t>to substantially improve the</w:t>
      </w:r>
      <w:r w:rsidR="008D542F">
        <w:rPr>
          <w:bCs/>
        </w:rPr>
        <w:t xml:space="preserve"> positioning accuracy. The possibility to use </w:t>
      </w:r>
      <w:r w:rsidR="00AB6BE9">
        <w:rPr>
          <w:bCs/>
        </w:rPr>
        <w:t>wide</w:t>
      </w:r>
      <w:r w:rsidR="008D542F">
        <w:rPr>
          <w:bCs/>
        </w:rPr>
        <w:t xml:space="preserve"> signal bandwidth in low and especially in high bands </w:t>
      </w:r>
      <w:r w:rsidR="00AB6BE9">
        <w:rPr>
          <w:bCs/>
        </w:rPr>
        <w:t>bring</w:t>
      </w:r>
      <w:r w:rsidR="001801C6">
        <w:rPr>
          <w:bCs/>
        </w:rPr>
        <w:t>s</w:t>
      </w:r>
      <w:r w:rsidR="00AB6BE9">
        <w:rPr>
          <w:bCs/>
        </w:rPr>
        <w:t xml:space="preserve"> </w:t>
      </w:r>
      <w:r w:rsidR="008D542F">
        <w:rPr>
          <w:bCs/>
        </w:rPr>
        <w:t xml:space="preserve">new performance bounds </w:t>
      </w:r>
      <w:r w:rsidR="00AB6BE9">
        <w:rPr>
          <w:bCs/>
        </w:rPr>
        <w:t xml:space="preserve">for user location for </w:t>
      </w:r>
      <w:r w:rsidR="008D542F">
        <w:rPr>
          <w:bCs/>
        </w:rPr>
        <w:t xml:space="preserve">well-known </w:t>
      </w:r>
      <w:r w:rsidR="00AB6BE9">
        <w:rPr>
          <w:bCs/>
        </w:rPr>
        <w:t xml:space="preserve">positioning </w:t>
      </w:r>
      <w:r w:rsidR="001801C6">
        <w:rPr>
          <w:bCs/>
        </w:rPr>
        <w:t>techniques based OTDOA and U</w:t>
      </w:r>
      <w:r w:rsidR="008D542F">
        <w:rPr>
          <w:bCs/>
        </w:rPr>
        <w:t>TDOA</w:t>
      </w:r>
      <w:r w:rsidR="001801C6">
        <w:rPr>
          <w:bCs/>
        </w:rPr>
        <w:t>, Cell-ID or E-Cell-ID etc.</w:t>
      </w:r>
      <w:r w:rsidR="00AB6BE9">
        <w:rPr>
          <w:bCs/>
        </w:rPr>
        <w:t>,</w:t>
      </w:r>
      <w:r w:rsidR="008D542F">
        <w:rPr>
          <w:bCs/>
        </w:rPr>
        <w:t xml:space="preserve"> utilizing timing </w:t>
      </w:r>
      <w:r w:rsidR="00AB6BE9">
        <w:rPr>
          <w:bCs/>
        </w:rPr>
        <w:t>measurements</w:t>
      </w:r>
      <w:r w:rsidR="008D542F">
        <w:rPr>
          <w:bCs/>
        </w:rPr>
        <w:t xml:space="preserve"> to locate UE</w:t>
      </w:r>
      <w:r w:rsidR="00AB6BE9">
        <w:rPr>
          <w:bCs/>
        </w:rPr>
        <w:t>. T</w:t>
      </w:r>
      <w:r w:rsidR="008D542F">
        <w:rPr>
          <w:bCs/>
        </w:rPr>
        <w:t>he</w:t>
      </w:r>
      <w:r w:rsidR="00AB6BE9">
        <w:rPr>
          <w:bCs/>
        </w:rPr>
        <w:t xml:space="preserve"> </w:t>
      </w:r>
      <w:r w:rsidR="001801C6">
        <w:rPr>
          <w:bCs/>
        </w:rPr>
        <w:t xml:space="preserve">recent </w:t>
      </w:r>
      <w:r w:rsidR="00AB6BE9">
        <w:rPr>
          <w:bCs/>
        </w:rPr>
        <w:t xml:space="preserve">advances in </w:t>
      </w:r>
      <w:r w:rsidR="008D542F">
        <w:rPr>
          <w:bCs/>
        </w:rPr>
        <w:t>massive antenna systems</w:t>
      </w:r>
      <w:r w:rsidR="00AB6BE9">
        <w:rPr>
          <w:bCs/>
        </w:rPr>
        <w:t xml:space="preserve"> (massive MIMO)</w:t>
      </w:r>
      <w:r w:rsidR="008D542F">
        <w:rPr>
          <w:bCs/>
        </w:rPr>
        <w:t xml:space="preserve"> can provide additional degree</w:t>
      </w:r>
      <w:r w:rsidR="00AB6BE9">
        <w:rPr>
          <w:bCs/>
        </w:rPr>
        <w:t>s</w:t>
      </w:r>
      <w:r w:rsidR="008D542F">
        <w:rPr>
          <w:bCs/>
        </w:rPr>
        <w:t xml:space="preserve"> of freedom to enable more accurate user location</w:t>
      </w:r>
      <w:r w:rsidR="00AB6BE9">
        <w:rPr>
          <w:bCs/>
        </w:rPr>
        <w:t xml:space="preserve"> by exploiting spatial and angular domains of propagation</w:t>
      </w:r>
      <w:r w:rsidR="00AB6BE9" w:rsidRPr="00AB6BE9">
        <w:rPr>
          <w:bCs/>
        </w:rPr>
        <w:t xml:space="preserve"> </w:t>
      </w:r>
      <w:r w:rsidR="00AB6BE9">
        <w:rPr>
          <w:bCs/>
        </w:rPr>
        <w:t>channel in combination with time measurements</w:t>
      </w:r>
      <w:r w:rsidR="008D542F">
        <w:rPr>
          <w:bCs/>
        </w:rPr>
        <w:t>.</w:t>
      </w:r>
    </w:p>
    <w:p w:rsidR="00D2663F" w:rsidRPr="00D2663F" w:rsidRDefault="000F0C75" w:rsidP="00D2663F">
      <w:pPr>
        <w:jc w:val="both"/>
        <w:rPr>
          <w:bCs/>
        </w:rPr>
      </w:pPr>
      <w:r>
        <w:rPr>
          <w:bCs/>
        </w:rPr>
        <w:t xml:space="preserve">According to the 3GPP </w:t>
      </w:r>
      <w:r w:rsidR="005D1687" w:rsidRPr="00D2663F">
        <w:rPr>
          <w:bCs/>
        </w:rPr>
        <w:t>T</w:t>
      </w:r>
      <w:r w:rsidR="005D1687">
        <w:rPr>
          <w:bCs/>
        </w:rPr>
        <w:t>S</w:t>
      </w:r>
      <w:r w:rsidR="005D1687" w:rsidRPr="00D2663F">
        <w:rPr>
          <w:bCs/>
        </w:rPr>
        <w:t xml:space="preserve"> </w:t>
      </w:r>
      <w:r w:rsidRPr="00D2663F">
        <w:rPr>
          <w:bCs/>
        </w:rPr>
        <w:t>22.</w:t>
      </w:r>
      <w:r w:rsidR="00516FBB">
        <w:rPr>
          <w:bCs/>
        </w:rPr>
        <w:t>261</w:t>
      </w:r>
      <w:r w:rsidRPr="00D2663F">
        <w:rPr>
          <w:bCs/>
        </w:rPr>
        <w:t xml:space="preserve">, </w:t>
      </w:r>
      <w:r w:rsidR="00D2663F" w:rsidRPr="00D2663F">
        <w:rPr>
          <w:bCs/>
        </w:rPr>
        <w:t xml:space="preserve">the 3GPP system shall support higher accuracy location capability of </w:t>
      </w:r>
      <w:r w:rsidR="00516FBB">
        <w:rPr>
          <w:bCs/>
        </w:rPr>
        <w:t>0.5m and regulatory requirements</w:t>
      </w:r>
      <w:r w:rsidR="00D2663F" w:rsidRPr="00D2663F">
        <w:rPr>
          <w:bCs/>
        </w:rPr>
        <w:t xml:space="preserve">. The 3GPP system shall support location estimation of UE in </w:t>
      </w:r>
      <w:r w:rsidR="00516FBB">
        <w:rPr>
          <w:bCs/>
        </w:rPr>
        <w:t>500ms</w:t>
      </w:r>
      <w:r w:rsidR="00D2663F" w:rsidRPr="00D2663F">
        <w:rPr>
          <w:bCs/>
        </w:rPr>
        <w:t>. These are quite challenging design targets that need to be further assessed and taken into account in system design.</w:t>
      </w:r>
    </w:p>
    <w:p w:rsidR="00E21A59" w:rsidRPr="00D2663F" w:rsidRDefault="00477ABF" w:rsidP="00E21A59">
      <w:pPr>
        <w:jc w:val="both"/>
        <w:rPr>
          <w:bCs/>
        </w:rPr>
      </w:pPr>
      <w:r>
        <w:rPr>
          <w:bCs/>
        </w:rPr>
        <w:t>T</w:t>
      </w:r>
      <w:r w:rsidR="00E21A59">
        <w:rPr>
          <w:bCs/>
        </w:rPr>
        <w:t xml:space="preserve">he following requirements were captured in the 3GPP </w:t>
      </w:r>
      <w:r w:rsidR="00D2663F">
        <w:rPr>
          <w:bCs/>
        </w:rPr>
        <w:t xml:space="preserve">RAN </w:t>
      </w:r>
      <w:r w:rsidR="00E21A59">
        <w:rPr>
          <w:bCs/>
        </w:rPr>
        <w:t xml:space="preserve">TR </w:t>
      </w:r>
      <w:r w:rsidR="00E21A59" w:rsidRPr="00E21A59">
        <w:rPr>
          <w:rFonts w:hint="eastAsia"/>
          <w:bCs/>
        </w:rPr>
        <w:t>38</w:t>
      </w:r>
      <w:r w:rsidR="00E21A59" w:rsidRPr="00E21A59">
        <w:rPr>
          <w:bCs/>
        </w:rPr>
        <w:t>.</w:t>
      </w:r>
      <w:r w:rsidR="00E21A59" w:rsidRPr="00E21A59">
        <w:rPr>
          <w:rFonts w:hint="eastAsia"/>
          <w:bCs/>
        </w:rPr>
        <w:t>913</w:t>
      </w:r>
      <w:r w:rsidR="00E21A59">
        <w:rPr>
          <w:bCs/>
        </w:rPr>
        <w:t xml:space="preserve"> based on the </w:t>
      </w:r>
      <w:r w:rsidR="00E21A59" w:rsidRPr="00E21A59">
        <w:rPr>
          <w:bCs/>
        </w:rPr>
        <w:t>RP-161834</w:t>
      </w:r>
      <w:r w:rsidR="00E21A59">
        <w:rPr>
          <w:bCs/>
        </w:rPr>
        <w:t>. T</w:t>
      </w:r>
      <w:r w:rsidR="00E21A59" w:rsidRPr="00D2663F">
        <w:rPr>
          <w:bCs/>
        </w:rPr>
        <w:t>he NR should enable, and improve if suitable, state-of-art positioning techniques, such as RAN-embedded (Cell-ID, E-Cell ID, OTDOA, UTDOA, etc.) and RAN-external (GNSS, Bluetooth, WLAN, Terrestrial Beacon Systems (TBS), sensors, etc.). Additionally, potential D2D based positioning techniques should be considered.</w:t>
      </w:r>
    </w:p>
    <w:p w:rsidR="00E21A59" w:rsidRPr="00D2663F" w:rsidRDefault="00E21A59" w:rsidP="00D2663F">
      <w:pPr>
        <w:jc w:val="both"/>
        <w:rPr>
          <w:bCs/>
        </w:rPr>
      </w:pPr>
      <w:r w:rsidRPr="00D2663F">
        <w:rPr>
          <w:bCs/>
        </w:rPr>
        <w:t>The NR positioning shall exploit high bandwidth, massive antenna systems, network architecture/ functionalities (e.g. heterogeneous networks, broadcast, MBMS) and deployment of massive number of devices. NR positioning shall support indoors and outdoors use cases.</w:t>
      </w:r>
    </w:p>
    <w:p w:rsidR="00E21A59" w:rsidRPr="00D2663F" w:rsidRDefault="00E21A59" w:rsidP="00D2663F">
      <w:pPr>
        <w:jc w:val="both"/>
        <w:rPr>
          <w:bCs/>
        </w:rPr>
      </w:pPr>
      <w:r w:rsidRPr="00D2663F">
        <w:rPr>
          <w:bCs/>
        </w:rPr>
        <w:t>NR shall support regulatory positioning requirements.</w:t>
      </w:r>
    </w:p>
    <w:p w:rsidR="00E21A59" w:rsidRPr="00D2663F" w:rsidRDefault="00E21A59" w:rsidP="00D2663F">
      <w:pPr>
        <w:jc w:val="both"/>
        <w:rPr>
          <w:bCs/>
        </w:rPr>
      </w:pPr>
      <w:r w:rsidRPr="00D2663F">
        <w:rPr>
          <w:bCs/>
        </w:rPr>
        <w:t>NR design targets for commercial positioning use cases include: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ab/>
        <w:t>Support for range of accuracy levels, latency levels and device categories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2.</w:t>
      </w:r>
      <w:r>
        <w:rPr>
          <w:rFonts w:eastAsia="SimSun"/>
          <w:lang w:eastAsia="zh-CN"/>
        </w:rPr>
        <w:tab/>
        <w:t xml:space="preserve">Support </w:t>
      </w:r>
      <w:r w:rsidRPr="00935D79">
        <w:rPr>
          <w:rFonts w:eastAsia="SimSun"/>
          <w:lang w:eastAsia="zh-CN"/>
        </w:rPr>
        <w:t>accuracy and latency as defined in TR 22.8</w:t>
      </w:r>
      <w:r>
        <w:rPr>
          <w:rFonts w:eastAsia="SimSun"/>
          <w:lang w:eastAsia="zh-CN"/>
        </w:rPr>
        <w:t>62</w:t>
      </w:r>
      <w:r w:rsidRPr="00935D79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for some use cases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3.</w:t>
      </w:r>
      <w:r>
        <w:rPr>
          <w:rFonts w:eastAsia="SimSun"/>
          <w:lang w:eastAsia="zh-CN"/>
        </w:rPr>
        <w:tab/>
        <w:t>Reduced network complexity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3.</w:t>
      </w:r>
      <w:r>
        <w:rPr>
          <w:rFonts w:eastAsia="SimSun"/>
          <w:lang w:eastAsia="zh-CN"/>
        </w:rPr>
        <w:tab/>
        <w:t>Reduced device cost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4.</w:t>
      </w:r>
      <w:r>
        <w:rPr>
          <w:rFonts w:eastAsia="SimSun"/>
          <w:lang w:eastAsia="zh-CN"/>
        </w:rPr>
        <w:tab/>
        <w:t>Reduced device power consumption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5.</w:t>
      </w:r>
      <w:r>
        <w:rPr>
          <w:rFonts w:eastAsia="SimSun"/>
          <w:lang w:eastAsia="zh-CN"/>
        </w:rPr>
        <w:tab/>
        <w:t>Efficient signalling over the air interface and in the network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6.</w:t>
      </w:r>
      <w:r>
        <w:rPr>
          <w:rFonts w:eastAsia="SimSun"/>
          <w:lang w:eastAsia="zh-CN"/>
        </w:rPr>
        <w:tab/>
        <w:t>Support for hybrid positioning methods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7.</w:t>
      </w:r>
      <w:r>
        <w:rPr>
          <w:rFonts w:eastAsia="SimSun"/>
          <w:lang w:eastAsia="zh-CN"/>
        </w:rPr>
        <w:tab/>
        <w:t>Scalability (support for large number of devices)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8.</w:t>
      </w:r>
      <w:r>
        <w:rPr>
          <w:rFonts w:eastAsia="SimSun"/>
          <w:lang w:eastAsia="zh-CN"/>
        </w:rPr>
        <w:tab/>
        <w:t>High security</w:t>
      </w:r>
    </w:p>
    <w:p w:rsidR="00E21A59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9.</w:t>
      </w:r>
      <w:r>
        <w:rPr>
          <w:rFonts w:eastAsia="SimSun"/>
          <w:lang w:eastAsia="zh-CN"/>
        </w:rPr>
        <w:tab/>
        <w:t>High availability</w:t>
      </w:r>
    </w:p>
    <w:p w:rsidR="00E21A59" w:rsidRPr="00404B71" w:rsidRDefault="00E21A59" w:rsidP="00E21A59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10.</w:t>
      </w:r>
      <w:r>
        <w:rPr>
          <w:rFonts w:eastAsia="SimSun"/>
          <w:lang w:eastAsia="zh-CN"/>
        </w:rPr>
        <w:tab/>
        <w:t xml:space="preserve">Support UE speed </w:t>
      </w:r>
      <w:r w:rsidRPr="00935D79">
        <w:rPr>
          <w:rFonts w:eastAsia="SimSun"/>
          <w:lang w:eastAsia="zh-CN"/>
        </w:rPr>
        <w:t>as defined in TR 22.8</w:t>
      </w:r>
      <w:r>
        <w:rPr>
          <w:rFonts w:eastAsia="SimSun"/>
          <w:lang w:eastAsia="zh-CN"/>
        </w:rPr>
        <w:t>62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3434C1" w:rsidRDefault="003434C1" w:rsidP="003434C1">
      <w:pPr>
        <w:spacing w:after="0"/>
        <w:jc w:val="both"/>
      </w:pPr>
      <w:r>
        <w:t xml:space="preserve">The objective of this </w:t>
      </w:r>
      <w:r w:rsidR="00E306D0">
        <w:t xml:space="preserve">study </w:t>
      </w:r>
      <w:r>
        <w:t xml:space="preserve">item is to </w:t>
      </w:r>
      <w:r w:rsidR="004B4B32">
        <w:t xml:space="preserve">evaluate </w:t>
      </w:r>
      <w:r w:rsidR="001A61F7">
        <w:t xml:space="preserve">potential </w:t>
      </w:r>
      <w:r>
        <w:t xml:space="preserve">solutions to </w:t>
      </w:r>
      <w:r w:rsidR="004B4B32">
        <w:t>address NR positioning requirements as defined in TR 38.913</w:t>
      </w:r>
      <w:r w:rsidR="00C574A4">
        <w:t xml:space="preserve"> and</w:t>
      </w:r>
      <w:r w:rsidR="004B4B32">
        <w:t xml:space="preserve"> TS 22.261</w:t>
      </w:r>
      <w:r w:rsidR="00890321">
        <w:t xml:space="preserve"> while considering E911 requirements</w:t>
      </w:r>
      <w:r w:rsidR="004B4B32">
        <w:t xml:space="preserve"> by analysing </w:t>
      </w:r>
      <w:r>
        <w:t>positioning accuracy</w:t>
      </w:r>
      <w:r w:rsidR="004B4B32">
        <w:t xml:space="preserve"> (including </w:t>
      </w:r>
      <w:r w:rsidR="004B4B32" w:rsidRPr="009C026C">
        <w:t>latitude, longitude and altitude</w:t>
      </w:r>
      <w:r w:rsidR="004B4B32">
        <w:t>)</w:t>
      </w:r>
      <w:r>
        <w:t>, availability, reliability, latency, network synchronization requirements and/or UE/gNB complexity to perform positioning</w:t>
      </w:r>
      <w:r w:rsidR="004A7319">
        <w:t xml:space="preserve">, </w:t>
      </w:r>
      <w:r w:rsidR="004A7319">
        <w:rPr>
          <w:bCs/>
        </w:rPr>
        <w:t xml:space="preserve">and taking into </w:t>
      </w:r>
      <w:r w:rsidR="004A7319" w:rsidRPr="00A31520">
        <w:rPr>
          <w:bCs/>
        </w:rPr>
        <w:t>account a preference to maximize synergy where possible with existing positioning support for E-UTRAN</w:t>
      </w:r>
      <w:r w:rsidRPr="00A31520">
        <w:t>.</w:t>
      </w:r>
      <w:r w:rsidR="001A61F7">
        <w:t xml:space="preserve"> This SI covers RAT dependent, RAT independent, and hybrid of those positioning technologies.</w:t>
      </w:r>
    </w:p>
    <w:p w:rsidR="005111B7" w:rsidRDefault="005111B7" w:rsidP="003434C1">
      <w:pPr>
        <w:spacing w:after="0"/>
        <w:jc w:val="both"/>
      </w:pPr>
    </w:p>
    <w:p w:rsidR="005111B7" w:rsidRDefault="005111B7" w:rsidP="003434C1">
      <w:pPr>
        <w:spacing w:after="0"/>
        <w:jc w:val="both"/>
      </w:pPr>
      <w:r>
        <w:t>1. Evaluation on different positioning technologies [RAN1].</w:t>
      </w:r>
    </w:p>
    <w:p w:rsidR="005111B7" w:rsidRDefault="005111B7" w:rsidP="001056BC">
      <w:pPr>
        <w:pStyle w:val="ListParagraph"/>
        <w:numPr>
          <w:ilvl w:val="0"/>
          <w:numId w:val="15"/>
        </w:numPr>
        <w:spacing w:after="0"/>
        <w:jc w:val="both"/>
      </w:pPr>
      <w:r>
        <w:t>For RAT dependent technologies,</w:t>
      </w:r>
    </w:p>
    <w:p w:rsidR="005111B7" w:rsidRDefault="005111B7" w:rsidP="001056BC">
      <w:pPr>
        <w:pStyle w:val="ListParagraph"/>
        <w:numPr>
          <w:ilvl w:val="1"/>
          <w:numId w:val="15"/>
        </w:numPr>
        <w:spacing w:after="0"/>
        <w:jc w:val="both"/>
      </w:pPr>
      <w:r>
        <w:t>Use the evaluation assumptions and scenarios in TR37.857 as a starting point including:</w:t>
      </w:r>
    </w:p>
    <w:p w:rsidR="005111B7" w:rsidRDefault="005111B7" w:rsidP="001056BC">
      <w:pPr>
        <w:pStyle w:val="ListParagraph"/>
        <w:numPr>
          <w:ilvl w:val="2"/>
          <w:numId w:val="15"/>
        </w:numPr>
        <w:spacing w:after="0"/>
        <w:jc w:val="both"/>
      </w:pPr>
      <w:r w:rsidRPr="005111B7">
        <w:t>Indoor and outdoor deployment scenarios covering but not limited to Urban and Suburban areas</w:t>
      </w:r>
    </w:p>
    <w:p w:rsidR="005111B7" w:rsidRDefault="005111B7" w:rsidP="001056BC">
      <w:pPr>
        <w:pStyle w:val="ListParagraph"/>
        <w:numPr>
          <w:ilvl w:val="2"/>
          <w:numId w:val="15"/>
        </w:numPr>
        <w:spacing w:after="0"/>
        <w:jc w:val="both"/>
      </w:pPr>
      <w:r w:rsidRPr="005111B7">
        <w:t>System parameters including operating bands below and above 6GHz</w:t>
      </w:r>
    </w:p>
    <w:p w:rsidR="005111B7" w:rsidRDefault="005111B7" w:rsidP="001056BC">
      <w:pPr>
        <w:pStyle w:val="ListParagraph"/>
        <w:numPr>
          <w:ilvl w:val="2"/>
          <w:numId w:val="15"/>
        </w:numPr>
        <w:spacing w:after="0"/>
        <w:jc w:val="both"/>
      </w:pPr>
      <w:r w:rsidRPr="005111B7">
        <w:t>User dropping</w:t>
      </w:r>
    </w:p>
    <w:p w:rsidR="005111B7" w:rsidRDefault="005111B7" w:rsidP="001056BC">
      <w:pPr>
        <w:pStyle w:val="ListParagraph"/>
        <w:numPr>
          <w:ilvl w:val="2"/>
          <w:numId w:val="15"/>
        </w:numPr>
        <w:spacing w:after="0"/>
        <w:jc w:val="both"/>
      </w:pPr>
      <w:r w:rsidRPr="005111B7">
        <w:t>Performance metrics to evaluate vertical and horizontal positioning and the overall positioning accuracy and latency</w:t>
      </w:r>
    </w:p>
    <w:p w:rsidR="005111B7" w:rsidRDefault="005111B7" w:rsidP="001056BC">
      <w:pPr>
        <w:pStyle w:val="ListParagraph"/>
        <w:numPr>
          <w:ilvl w:val="1"/>
          <w:numId w:val="15"/>
        </w:numPr>
        <w:spacing w:after="0"/>
        <w:jc w:val="both"/>
      </w:pPr>
      <w:r>
        <w:t>Define additional evaluation assumptions and scenarios, if needed.</w:t>
      </w:r>
    </w:p>
    <w:p w:rsidR="005111B7" w:rsidRDefault="005111B7" w:rsidP="001056BC">
      <w:pPr>
        <w:pStyle w:val="ListParagraph"/>
        <w:numPr>
          <w:ilvl w:val="1"/>
          <w:numId w:val="15"/>
        </w:numPr>
        <w:spacing w:after="0"/>
        <w:jc w:val="both"/>
      </w:pPr>
      <w:r>
        <w:t>Evaluate the positioning technologies.</w:t>
      </w:r>
    </w:p>
    <w:p w:rsidR="001A61F7" w:rsidRDefault="001A61F7">
      <w:pPr>
        <w:spacing w:after="0"/>
        <w:jc w:val="both"/>
      </w:pPr>
    </w:p>
    <w:p w:rsidR="005111B7" w:rsidRDefault="005111B7">
      <w:pPr>
        <w:spacing w:after="0"/>
        <w:jc w:val="both"/>
      </w:pPr>
      <w:r>
        <w:t xml:space="preserve">2. </w:t>
      </w:r>
      <w:r w:rsidR="00215A05">
        <w:t>Study of potential positioning solutions</w:t>
      </w:r>
      <w:r w:rsidR="00251639">
        <w:t xml:space="preserve"> for RAT dependent </w:t>
      </w:r>
      <w:r w:rsidR="00F10A15">
        <w:t xml:space="preserve">technologies </w:t>
      </w:r>
      <w:r w:rsidR="00251639">
        <w:t>and hybrid of those</w:t>
      </w:r>
      <w:r w:rsidR="00215A05">
        <w:t xml:space="preserve"> against the objectives in TR 38.913 and TS 22.261 [RAN1].</w:t>
      </w:r>
    </w:p>
    <w:p w:rsidR="00215A05" w:rsidRDefault="00215A05" w:rsidP="001056BC">
      <w:pPr>
        <w:pStyle w:val="ListParagraph"/>
        <w:numPr>
          <w:ilvl w:val="0"/>
          <w:numId w:val="15"/>
        </w:numPr>
        <w:spacing w:after="0"/>
        <w:jc w:val="both"/>
      </w:pPr>
      <w:r>
        <w:t>For RAT dependent technologies,</w:t>
      </w:r>
      <w:r w:rsidR="00251639">
        <w:t xml:space="preserve"> the study is b</w:t>
      </w:r>
      <w:r>
        <w:t>ased on measurement of NR signals for downlink and uplink transmission</w:t>
      </w:r>
    </w:p>
    <w:p w:rsidR="001A61F7" w:rsidRDefault="001A61F7">
      <w:pPr>
        <w:spacing w:after="0"/>
        <w:jc w:val="both"/>
      </w:pPr>
    </w:p>
    <w:p w:rsidR="001A61F7" w:rsidRDefault="001A61F7">
      <w:pPr>
        <w:spacing w:after="0"/>
        <w:jc w:val="both"/>
      </w:pPr>
      <w:r>
        <w:t xml:space="preserve">3. Study of </w:t>
      </w:r>
      <w:r w:rsidRPr="001A61F7">
        <w:t>NR positioning architecture for location services, functional interfaces, protocol and procedures for supporting RAT dependent, RAT independent, and hybrid of RAT dependent and independent positioning technologies</w:t>
      </w:r>
      <w:r>
        <w:t xml:space="preserve"> including the following [RAN2, RAN3]:</w:t>
      </w:r>
    </w:p>
    <w:p w:rsidR="001A61F7" w:rsidRPr="001056BC" w:rsidRDefault="001A61F7" w:rsidP="001056BC">
      <w:pPr>
        <w:pStyle w:val="ListParagraph"/>
        <w:numPr>
          <w:ilvl w:val="0"/>
          <w:numId w:val="15"/>
        </w:numPr>
        <w:spacing w:after="0"/>
        <w:jc w:val="both"/>
      </w:pPr>
      <w:r>
        <w:rPr>
          <w:rFonts w:eastAsia="맑은 고딕"/>
          <w:bCs/>
        </w:rPr>
        <w:t>A</w:t>
      </w:r>
      <w:r w:rsidRPr="00A31520">
        <w:rPr>
          <w:rFonts w:eastAsia="맑은 고딕"/>
          <w:bCs/>
        </w:rPr>
        <w:t>rchitectures and interfaces to support RAT independent positioning technologies</w:t>
      </w:r>
    </w:p>
    <w:p w:rsidR="001A61F7" w:rsidRDefault="001A61F7" w:rsidP="001056BC">
      <w:pPr>
        <w:pStyle w:val="ListParagraph"/>
        <w:numPr>
          <w:ilvl w:val="0"/>
          <w:numId w:val="15"/>
        </w:numPr>
        <w:spacing w:after="0"/>
        <w:jc w:val="both"/>
      </w:pPr>
      <w:r>
        <w:t>A</w:t>
      </w:r>
      <w:r w:rsidRPr="001A61F7">
        <w:t>rchitectural and signalling support (e.g. reuse/extension of LPP/LPPa</w:t>
      </w:r>
      <w:r w:rsidR="00CF1721">
        <w:t>/RRC</w:t>
      </w:r>
      <w:r w:rsidRPr="001A61F7">
        <w:t xml:space="preserve"> vs. new protocol, etc.)</w:t>
      </w:r>
    </w:p>
    <w:p w:rsidR="00215A05" w:rsidRDefault="00215A05">
      <w:pPr>
        <w:spacing w:after="0"/>
        <w:jc w:val="both"/>
      </w:pPr>
    </w:p>
    <w:p w:rsidR="00215A05" w:rsidRDefault="001A61F7">
      <w:pPr>
        <w:spacing w:after="0"/>
        <w:jc w:val="both"/>
      </w:pPr>
      <w:r>
        <w:t>4. Study of the support in standalone (NR only) and mixed LTE-NR deployments [RAN1, RAN2, RAN3]</w:t>
      </w:r>
    </w:p>
    <w:p w:rsidR="00BE79F0" w:rsidRPr="004A7319" w:rsidRDefault="00BE79F0" w:rsidP="001056BC">
      <w:pPr>
        <w:spacing w:before="120" w:after="0"/>
        <w:ind w:left="284"/>
        <w:jc w:val="both"/>
        <w:rPr>
          <w:bCs/>
        </w:rPr>
      </w:pPr>
    </w:p>
    <w:p w:rsidR="00B53F65" w:rsidRDefault="006E32D0" w:rsidP="001056BC">
      <w:pPr>
        <w:spacing w:before="120" w:after="0"/>
        <w:jc w:val="both"/>
        <w:rPr>
          <w:bCs/>
        </w:rPr>
      </w:pPr>
      <w:r>
        <w:rPr>
          <w:bCs/>
        </w:rPr>
        <w:t>Note</w:t>
      </w:r>
      <w:r w:rsidRPr="001A61F7">
        <w:rPr>
          <w:bCs/>
        </w:rPr>
        <w:t xml:space="preserve">: </w:t>
      </w:r>
      <w:r w:rsidR="005111B7" w:rsidRPr="001A61F7">
        <w:rPr>
          <w:bCs/>
        </w:rPr>
        <w:t>S</w:t>
      </w:r>
      <w:r w:rsidR="00AA67D3" w:rsidRPr="001A61F7">
        <w:rPr>
          <w:bCs/>
        </w:rPr>
        <w:t>idelink positioning</w:t>
      </w:r>
      <w:r w:rsidR="00AA67D3">
        <w:rPr>
          <w:bCs/>
        </w:rPr>
        <w:t xml:space="preserve"> and positioning support for V2X are not part of this SI</w:t>
      </w:r>
      <w:r w:rsidR="00B53F65">
        <w:rPr>
          <w:bCs/>
        </w:rPr>
        <w:t xml:space="preserve"> and can be considered in later phase</w:t>
      </w:r>
      <w:r w:rsidR="00DC1B78">
        <w:rPr>
          <w:bCs/>
        </w:rPr>
        <w:t>.</w:t>
      </w:r>
    </w:p>
    <w:p w:rsidR="00A7059D" w:rsidRPr="00A7059D" w:rsidRDefault="00A7059D" w:rsidP="0073289D">
      <w:pPr>
        <w:spacing w:before="120" w:after="0"/>
        <w:rPr>
          <w:bCs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A7059D" w:rsidRPr="00EE1AB4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A7059D" w:rsidRPr="004E3261" w:rsidRDefault="00A7059D" w:rsidP="00A7059D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A7059D" w:rsidRDefault="00A7059D" w:rsidP="00A7059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DF5757">
        <w:rPr>
          <w:color w:val="0000FF"/>
          <w:u w:val="single"/>
        </w:rPr>
        <w:t>all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in the field.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tab/>
        <w:t>For revisions of already approved WI/SI descriptions: Please remove the Excel table from the WID/SID's zip file. The time budgets are already recorded. If you want to modify them, then this has to be done via the status report and not via a revised WID/SID.</w:t>
      </w:r>
    </w:p>
    <w:p w:rsidR="00A7059D" w:rsidRDefault="00A7059D" w:rsidP="00A7059D">
      <w:pPr>
        <w:pStyle w:val="NO"/>
        <w:rPr>
          <w:color w:val="0000FF"/>
        </w:rPr>
      </w:pPr>
      <w:r>
        <w:rPr>
          <w:color w:val="0000FF"/>
        </w:rPr>
        <w:lastRenderedPageBreak/>
        <w:tab/>
        <w:t>If this WID is covering Core and Performance part, then please fill out one line for each of them in the attached Excel table.</w:t>
      </w:r>
    </w:p>
    <w:p w:rsidR="00A7059D" w:rsidRPr="004E3261" w:rsidRDefault="00A7059D" w:rsidP="00A7059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A7059D" w:rsidRDefault="00A7059D" w:rsidP="00A7059D">
      <w:pPr>
        <w:spacing w:after="0"/>
        <w:rPr>
          <w:i/>
        </w:rPr>
      </w:pPr>
    </w:p>
    <w:p w:rsidR="00A7059D" w:rsidRDefault="00A7059D" w:rsidP="00A7059D">
      <w:pPr>
        <w:spacing w:after="0"/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418"/>
        <w:gridCol w:w="2551"/>
        <w:gridCol w:w="993"/>
        <w:gridCol w:w="1074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Tr="00EB7A56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4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AA3E2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AA3E2D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251D80" w:rsidTr="00EB7A56">
        <w:tc>
          <w:tcPr>
            <w:tcW w:w="1191" w:type="dxa"/>
          </w:tcPr>
          <w:p w:rsidR="004C634D" w:rsidRPr="006C6442" w:rsidRDefault="00477ABF" w:rsidP="00251D80">
            <w:pPr>
              <w:spacing w:after="0"/>
            </w:pPr>
            <w:r w:rsidRPr="006C6442">
              <w:t>38.XXX</w:t>
            </w:r>
          </w:p>
        </w:tc>
        <w:tc>
          <w:tcPr>
            <w:tcW w:w="1418" w:type="dxa"/>
          </w:tcPr>
          <w:p w:rsidR="004C634D" w:rsidRPr="006C6442" w:rsidRDefault="000C5FE3" w:rsidP="00477ABF">
            <w:pPr>
              <w:spacing w:after="0"/>
            </w:pPr>
            <w:r w:rsidRPr="006C6442">
              <w:t>External TR</w:t>
            </w:r>
          </w:p>
        </w:tc>
        <w:tc>
          <w:tcPr>
            <w:tcW w:w="2551" w:type="dxa"/>
          </w:tcPr>
          <w:p w:rsidR="004C634D" w:rsidRPr="00251D80" w:rsidRDefault="00477ABF" w:rsidP="00AA3E2D">
            <w:pPr>
              <w:spacing w:after="0"/>
              <w:rPr>
                <w:i/>
              </w:rPr>
            </w:pPr>
            <w:r w:rsidRPr="006C6442">
              <w:rPr>
                <w:rFonts w:eastAsia="바탕"/>
                <w:lang w:eastAsia="zh-CN"/>
              </w:rPr>
              <w:t>Study on NR positioning technologies</w:t>
            </w:r>
          </w:p>
        </w:tc>
        <w:tc>
          <w:tcPr>
            <w:tcW w:w="993" w:type="dxa"/>
          </w:tcPr>
          <w:p w:rsidR="004C634D" w:rsidRPr="00251D80" w:rsidRDefault="0064416F" w:rsidP="0002563D">
            <w:pPr>
              <w:spacing w:after="0"/>
              <w:rPr>
                <w:i/>
              </w:rPr>
            </w:pPr>
            <w:r w:rsidRPr="00FB33DB">
              <w:rPr>
                <w:iCs/>
              </w:rPr>
              <w:t>RAN#</w:t>
            </w:r>
            <w:r w:rsidR="0002563D">
              <w:rPr>
                <w:iCs/>
              </w:rPr>
              <w:t>79</w:t>
            </w:r>
          </w:p>
        </w:tc>
        <w:tc>
          <w:tcPr>
            <w:tcW w:w="1074" w:type="dxa"/>
          </w:tcPr>
          <w:p w:rsidR="004C634D" w:rsidRPr="00FB33DB" w:rsidRDefault="0064416F" w:rsidP="0002563D">
            <w:pPr>
              <w:spacing w:after="0"/>
              <w:rPr>
                <w:iCs/>
              </w:rPr>
            </w:pPr>
            <w:r>
              <w:rPr>
                <w:iCs/>
              </w:rPr>
              <w:t>RAN#</w:t>
            </w:r>
            <w:r w:rsidR="0002563D">
              <w:rPr>
                <w:iCs/>
              </w:rPr>
              <w:t>80</w:t>
            </w:r>
          </w:p>
        </w:tc>
        <w:tc>
          <w:tcPr>
            <w:tcW w:w="2186" w:type="dxa"/>
          </w:tcPr>
          <w:p w:rsidR="004C634D" w:rsidRPr="00251D80" w:rsidRDefault="0002563D" w:rsidP="00432283">
            <w:pPr>
              <w:spacing w:after="0"/>
              <w:rPr>
                <w:i/>
              </w:rPr>
            </w:pPr>
            <w:r w:rsidRPr="00DA5F16">
              <w:t>Khoryaev Alexey,</w:t>
            </w:r>
            <w:r>
              <w:br/>
            </w:r>
            <w:r w:rsidRPr="00DA5F16">
              <w:t>Intel Corporation,</w:t>
            </w:r>
            <w:r>
              <w:br/>
            </w:r>
            <w:r w:rsidRPr="00DA5F16">
              <w:t>alexey.khoryaev@intel.com</w:t>
            </w: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735AB" w:rsidRPr="004735AB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735AB" w:rsidRDefault="004735AB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4"/>
        <w:gridCol w:w="4309"/>
        <w:gridCol w:w="960"/>
        <w:gridCol w:w="2653"/>
      </w:tblGrid>
      <w:tr w:rsidR="004C634D" w:rsidRPr="00C50F7C" w:rsidTr="0052201A">
        <w:trPr>
          <w:cantSplit/>
          <w:jc w:val="center"/>
        </w:trPr>
        <w:tc>
          <w:tcPr>
            <w:tcW w:w="8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735AB" w:rsidRPr="00C50F7C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4735AB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735AB" w:rsidRPr="00C50F7C" w:rsidRDefault="0052201A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4735AB" w:rsidRPr="00251D80" w:rsidTr="0052201A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414164">
            <w:pPr>
              <w:spacing w:after="0"/>
              <w:rPr>
                <w:i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AB" w:rsidRPr="00251D80" w:rsidRDefault="004735AB" w:rsidP="00251D80">
            <w:pPr>
              <w:spacing w:after="0"/>
              <w:rPr>
                <w:i/>
              </w:rPr>
            </w:pPr>
          </w:p>
        </w:tc>
      </w:tr>
    </w:tbl>
    <w:p w:rsidR="004735AB" w:rsidRPr="004E3261" w:rsidRDefault="004735AB" w:rsidP="004735AB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 w:rsidR="0052201A"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2563D" w:rsidRDefault="0002563D" w:rsidP="0002563D">
      <w:pPr>
        <w:spacing w:before="120" w:after="120"/>
        <w:ind w:right="-96"/>
      </w:pPr>
      <w:r>
        <w:t>Alexey</w:t>
      </w:r>
      <w:r w:rsidR="004B4B32" w:rsidRPr="004B4B32">
        <w:t xml:space="preserve"> </w:t>
      </w:r>
      <w:r w:rsidR="004B4B32" w:rsidRPr="00D96E1B">
        <w:t>Khoryaev</w:t>
      </w:r>
      <w:r>
        <w:t>,</w:t>
      </w:r>
      <w:r w:rsidR="00FF232E">
        <w:t xml:space="preserve"> </w:t>
      </w:r>
      <w:r>
        <w:t xml:space="preserve">Intel Corporation, </w:t>
      </w:r>
      <w:hyperlink r:id="rId11" w:history="1">
        <w:r w:rsidR="00442F13" w:rsidRPr="00EA5A70">
          <w:rPr>
            <w:rStyle w:val="Hyperlink"/>
          </w:rPr>
          <w:t>alexey.khoryaev@intel.com</w:t>
        </w:r>
      </w:hyperlink>
    </w:p>
    <w:p w:rsidR="001814DA" w:rsidRPr="001056BC" w:rsidRDefault="001814DA" w:rsidP="001814DA">
      <w:pPr>
        <w:spacing w:before="120" w:after="120"/>
        <w:ind w:right="-96"/>
        <w:rPr>
          <w:lang w:val="de-DE"/>
        </w:rPr>
      </w:pPr>
      <w:r w:rsidRPr="001056BC">
        <w:rPr>
          <w:lang w:val="de-DE" w:eastAsia="zh-CN"/>
        </w:rPr>
        <w:t xml:space="preserve">Ren Da, CATT, </w:t>
      </w:r>
      <w:hyperlink r:id="rId12" w:history="1">
        <w:r w:rsidR="00294D0A" w:rsidRPr="001056BC">
          <w:rPr>
            <w:rStyle w:val="Hyperlink"/>
            <w:bCs/>
            <w:lang w:val="de-DE" w:eastAsia="zh-CN"/>
          </w:rPr>
          <w:t>RenDa</w:t>
        </w:r>
        <w:r w:rsidR="00294D0A" w:rsidRPr="001056BC">
          <w:rPr>
            <w:rStyle w:val="Hyperlink"/>
            <w:bCs/>
            <w:lang w:val="de-DE"/>
          </w:rPr>
          <w:t>@</w:t>
        </w:r>
        <w:r w:rsidR="00294D0A" w:rsidRPr="001056BC">
          <w:rPr>
            <w:rStyle w:val="Hyperlink"/>
            <w:bCs/>
            <w:lang w:val="de-DE" w:eastAsia="zh-CN"/>
          </w:rPr>
          <w:t>catt.cn</w:t>
        </w:r>
      </w:hyperlink>
    </w:p>
    <w:p w:rsidR="00442F13" w:rsidRDefault="00442F13" w:rsidP="0002563D">
      <w:pPr>
        <w:spacing w:before="120" w:after="120"/>
        <w:ind w:right="-96"/>
      </w:pPr>
      <w:r>
        <w:t xml:space="preserve">Sven Fischer, Qualcomm Incorporated, </w:t>
      </w:r>
      <w:hyperlink r:id="rId13" w:history="1">
        <w:r w:rsidR="00890321" w:rsidRPr="00C92843">
          <w:rPr>
            <w:rStyle w:val="Hyperlink"/>
          </w:rPr>
          <w:t>sfischer@qti.qualcomm.com</w:t>
        </w:r>
      </w:hyperlink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557B2E" w:rsidRDefault="0064416F" w:rsidP="006C6442">
      <w:pPr>
        <w:spacing w:before="120" w:after="120"/>
        <w:rPr>
          <w:iCs/>
        </w:rPr>
      </w:pPr>
      <w:r>
        <w:rPr>
          <w:iCs/>
        </w:rPr>
        <w:t>Primary: RAN WG1</w:t>
      </w:r>
    </w:p>
    <w:p w:rsidR="0064416F" w:rsidRPr="00FB33DB" w:rsidRDefault="0064416F" w:rsidP="006C6442">
      <w:pPr>
        <w:spacing w:before="120" w:after="120"/>
        <w:rPr>
          <w:iCs/>
        </w:rPr>
      </w:pPr>
      <w:r>
        <w:rPr>
          <w:iCs/>
        </w:rPr>
        <w:t>Secondary: RAN WG2, RAN WG3</w:t>
      </w: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8A7AD1" w:rsidRPr="00EE1AB4" w:rsidRDefault="008A7AD1" w:rsidP="008A7AD1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</w:t>
      </w:r>
      <w:r w:rsidR="009A572E">
        <w:rPr>
          <w:color w:val="0000FF"/>
        </w:rPr>
        <w:t xml:space="preserve"> because RAN WG aspects have to be covered in section 4</w:t>
      </w:r>
      <w:r>
        <w:rPr>
          <w:color w:val="0000FF"/>
        </w:rPr>
        <w:t>.</w:t>
      </w:r>
    </w:p>
    <w:p w:rsidR="008A7AD1" w:rsidRDefault="008A7AD1" w:rsidP="00CE1D97">
      <w:pPr>
        <w:spacing w:after="0"/>
        <w:rPr>
          <w:i/>
        </w:rPr>
      </w:pPr>
    </w:p>
    <w:p w:rsidR="00CE1D97" w:rsidRPr="00251D80" w:rsidRDefault="00CE1D97" w:rsidP="00174617">
      <w:pPr>
        <w:rPr>
          <w:i/>
        </w:rPr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8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E91279" w:rsidTr="007D03D2">
        <w:trPr>
          <w:jc w:val="center"/>
        </w:trPr>
        <w:tc>
          <w:tcPr>
            <w:tcW w:w="0" w:type="auto"/>
            <w:shd w:val="clear" w:color="auto" w:fill="auto"/>
          </w:tcPr>
          <w:p w:rsidR="00E91279" w:rsidRDefault="00784687" w:rsidP="001C5C86">
            <w:pPr>
              <w:pStyle w:val="TAL"/>
            </w:pPr>
            <w:r>
              <w:t>Acorn Technologies</w:t>
            </w:r>
          </w:p>
        </w:tc>
      </w:tr>
      <w:tr w:rsidR="00E91279" w:rsidTr="007D03D2">
        <w:trPr>
          <w:jc w:val="center"/>
        </w:trPr>
        <w:tc>
          <w:tcPr>
            <w:tcW w:w="0" w:type="auto"/>
            <w:shd w:val="clear" w:color="auto" w:fill="auto"/>
          </w:tcPr>
          <w:p w:rsidR="00E91279" w:rsidRDefault="00784687" w:rsidP="001C5C86">
            <w:pPr>
              <w:pStyle w:val="TAL"/>
            </w:pPr>
            <w:r>
              <w:t>AT&amp;T</w:t>
            </w:r>
          </w:p>
        </w:tc>
      </w:tr>
      <w:tr w:rsidR="003D075F" w:rsidTr="007D03D2">
        <w:trPr>
          <w:jc w:val="center"/>
        </w:trPr>
        <w:tc>
          <w:tcPr>
            <w:tcW w:w="0" w:type="auto"/>
            <w:shd w:val="clear" w:color="auto" w:fill="auto"/>
          </w:tcPr>
          <w:p w:rsidR="003D075F" w:rsidDel="00422E0B" w:rsidRDefault="003D075F" w:rsidP="001C5C86">
            <w:pPr>
              <w:pStyle w:val="TAL"/>
            </w:pPr>
            <w:r>
              <w:t>Broadcom</w:t>
            </w:r>
          </w:p>
        </w:tc>
      </w:tr>
      <w:tr w:rsidR="00BE53EA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53EA" w:rsidRDefault="00BE53EA" w:rsidP="001C5C86">
            <w:pPr>
              <w:pStyle w:val="TAL"/>
            </w:pPr>
            <w:r>
              <w:t>CATT</w:t>
            </w:r>
          </w:p>
        </w:tc>
      </w:tr>
      <w:tr w:rsidR="00784687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4687" w:rsidRDefault="00784687" w:rsidP="001C5C86">
            <w:pPr>
              <w:pStyle w:val="TAL"/>
            </w:pPr>
            <w:r>
              <w:t>ESA</w:t>
            </w:r>
          </w:p>
        </w:tc>
      </w:tr>
      <w:tr w:rsidR="003B3A3C" w:rsidTr="007D03D2">
        <w:trPr>
          <w:jc w:val="center"/>
        </w:trPr>
        <w:tc>
          <w:tcPr>
            <w:tcW w:w="0" w:type="auto"/>
            <w:shd w:val="clear" w:color="auto" w:fill="auto"/>
          </w:tcPr>
          <w:p w:rsidR="003B3A3C" w:rsidRDefault="003B3A3C" w:rsidP="001C5C86">
            <w:pPr>
              <w:pStyle w:val="TAL"/>
            </w:pPr>
            <w:r>
              <w:rPr>
                <w:color w:val="1F497D"/>
              </w:rPr>
              <w:t>Fraunhofer IIS</w:t>
            </w:r>
          </w:p>
        </w:tc>
      </w:tr>
      <w:tr w:rsidR="003B3A3C" w:rsidTr="007D03D2">
        <w:trPr>
          <w:jc w:val="center"/>
        </w:trPr>
        <w:tc>
          <w:tcPr>
            <w:tcW w:w="0" w:type="auto"/>
            <w:shd w:val="clear" w:color="auto" w:fill="auto"/>
          </w:tcPr>
          <w:p w:rsidR="003B3A3C" w:rsidRDefault="003B3A3C" w:rsidP="001C5C86">
            <w:pPr>
              <w:pStyle w:val="TAL"/>
            </w:pPr>
            <w:r>
              <w:t>III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02563D" w:rsidP="001C5C86">
            <w:pPr>
              <w:pStyle w:val="TAL"/>
            </w:pPr>
            <w:r>
              <w:t>Intel Corporation</w:t>
            </w:r>
          </w:p>
        </w:tc>
      </w:tr>
      <w:tr w:rsidR="005D1687" w:rsidTr="007D03D2">
        <w:trPr>
          <w:jc w:val="center"/>
        </w:trPr>
        <w:tc>
          <w:tcPr>
            <w:tcW w:w="0" w:type="auto"/>
            <w:shd w:val="clear" w:color="auto" w:fill="auto"/>
          </w:tcPr>
          <w:p w:rsidR="005D1687" w:rsidRDefault="005D1687" w:rsidP="001C5C86">
            <w:pPr>
              <w:pStyle w:val="TAL"/>
            </w:pPr>
            <w:r>
              <w:t>ITRI</w:t>
            </w:r>
          </w:p>
        </w:tc>
      </w:tr>
      <w:tr w:rsidR="00C65496" w:rsidTr="007D03D2">
        <w:trPr>
          <w:jc w:val="center"/>
        </w:trPr>
        <w:tc>
          <w:tcPr>
            <w:tcW w:w="0" w:type="auto"/>
            <w:shd w:val="clear" w:color="auto" w:fill="auto"/>
          </w:tcPr>
          <w:p w:rsidR="00C65496" w:rsidRDefault="00C65496" w:rsidP="001C5C86">
            <w:pPr>
              <w:pStyle w:val="TAL"/>
            </w:pPr>
            <w:r>
              <w:t>NextNav</w:t>
            </w:r>
          </w:p>
        </w:tc>
      </w:tr>
      <w:tr w:rsidR="00784687" w:rsidTr="007D03D2">
        <w:trPr>
          <w:jc w:val="center"/>
        </w:trPr>
        <w:tc>
          <w:tcPr>
            <w:tcW w:w="0" w:type="auto"/>
            <w:shd w:val="clear" w:color="auto" w:fill="auto"/>
          </w:tcPr>
          <w:p w:rsidR="00784687" w:rsidRDefault="00784687" w:rsidP="001C5C86">
            <w:pPr>
              <w:pStyle w:val="TAL"/>
            </w:pPr>
            <w:r w:rsidRPr="00784687">
              <w:t>OPPO</w:t>
            </w:r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890321" w:rsidP="001C5C86">
            <w:pPr>
              <w:pStyle w:val="TAL"/>
            </w:pPr>
            <w:r>
              <w:t>Qualcomm Inc</w:t>
            </w:r>
            <w:r w:rsidR="001814DA">
              <w:t>orporated</w:t>
            </w:r>
          </w:p>
        </w:tc>
      </w:tr>
      <w:tr w:rsidR="00A9285F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285F" w:rsidRDefault="00A9285F" w:rsidP="001C5C86">
            <w:pPr>
              <w:pStyle w:val="TAL"/>
            </w:pPr>
            <w:r w:rsidRPr="00A9285F">
              <w:t>Shenzhen Coolpad Technologies</w:t>
            </w:r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784687" w:rsidP="00890321">
            <w:pPr>
              <w:pStyle w:val="TAL"/>
            </w:pPr>
            <w:hyperlink r:id="rId14" w:history="1">
              <w:r w:rsidRPr="00651184">
                <w:rPr>
                  <w:lang w:eastAsia="zh-CN"/>
                </w:rPr>
                <w:t>Spreadtrum Communications</w:t>
              </w:r>
            </w:hyperlink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312BB4" w:rsidP="00890321">
            <w:pPr>
              <w:pStyle w:val="TAL"/>
            </w:pPr>
            <w:r>
              <w:t>[</w:t>
            </w:r>
            <w:r w:rsidR="00890321">
              <w:t>T-Mobile USA</w:t>
            </w:r>
            <w:r>
              <w:t>]</w:t>
            </w:r>
          </w:p>
        </w:tc>
      </w:tr>
      <w:tr w:rsidR="005D30C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D30CD" w:rsidRDefault="00C3725D" w:rsidP="00890321">
            <w:pPr>
              <w:pStyle w:val="TAL"/>
            </w:pPr>
            <w:r w:rsidRPr="005C06A8">
              <w:t>TOYOTA InfoTechnology Center</w:t>
            </w:r>
          </w:p>
        </w:tc>
      </w:tr>
      <w:tr w:rsidR="00BE53EA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53EA" w:rsidRDefault="00784687" w:rsidP="00890321">
            <w:pPr>
              <w:pStyle w:val="TAL"/>
            </w:pPr>
            <w:r>
              <w:t>vivo</w:t>
            </w:r>
          </w:p>
        </w:tc>
      </w:tr>
      <w:tr w:rsidR="008A53BF" w:rsidTr="007D03D2">
        <w:trPr>
          <w:jc w:val="center"/>
        </w:trPr>
        <w:tc>
          <w:tcPr>
            <w:tcW w:w="0" w:type="auto"/>
            <w:shd w:val="clear" w:color="auto" w:fill="auto"/>
          </w:tcPr>
          <w:p w:rsidR="008A53BF" w:rsidRDefault="008A53BF" w:rsidP="00890321">
            <w:pPr>
              <w:pStyle w:val="TAL"/>
            </w:pPr>
            <w:r>
              <w:t>WILUS Inc.</w:t>
            </w:r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784687" w:rsidP="00890321">
            <w:pPr>
              <w:pStyle w:val="TAL"/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890321" w:rsidP="00890321">
            <w:pPr>
              <w:pStyle w:val="TAL"/>
            </w:pPr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890321" w:rsidP="00890321">
            <w:pPr>
              <w:pStyle w:val="TAL"/>
            </w:pPr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890321" w:rsidP="00890321">
            <w:pPr>
              <w:pStyle w:val="TAL"/>
            </w:pPr>
          </w:p>
        </w:tc>
      </w:tr>
      <w:tr w:rsidR="00890321" w:rsidTr="007D03D2">
        <w:trPr>
          <w:jc w:val="center"/>
        </w:trPr>
        <w:tc>
          <w:tcPr>
            <w:tcW w:w="0" w:type="auto"/>
            <w:shd w:val="clear" w:color="auto" w:fill="auto"/>
          </w:tcPr>
          <w:p w:rsidR="00890321" w:rsidRDefault="00890321" w:rsidP="00890321">
            <w:pPr>
              <w:pStyle w:val="TAL"/>
            </w:pP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368E" w:rsidRDefault="00CB368E">
      <w:r>
        <w:separator/>
      </w:r>
    </w:p>
  </w:endnote>
  <w:endnote w:type="continuationSeparator" w:id="0">
    <w:p w:rsidR="00CB368E" w:rsidRDefault="00CB3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368E" w:rsidRDefault="00CB368E">
      <w:r>
        <w:separator/>
      </w:r>
    </w:p>
  </w:footnote>
  <w:footnote w:type="continuationSeparator" w:id="0">
    <w:p w:rsidR="00CB368E" w:rsidRDefault="00CB3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F031D02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7A70DC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DE4AE2"/>
    <w:multiLevelType w:val="hybridMultilevel"/>
    <w:tmpl w:val="E4C4E862"/>
    <w:lvl w:ilvl="0" w:tplc="0419000F">
      <w:start w:val="1"/>
      <w:numFmt w:val="decimal"/>
      <w:lvlText w:val="%1."/>
      <w:lvlJc w:val="left"/>
      <w:pPr>
        <w:ind w:left="2424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4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71E2874"/>
    <w:multiLevelType w:val="hybridMultilevel"/>
    <w:tmpl w:val="4D2014F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A1C1E18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A386E33"/>
    <w:multiLevelType w:val="hybridMultilevel"/>
    <w:tmpl w:val="F1E2E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227471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5B3304B"/>
    <w:multiLevelType w:val="hybridMultilevel"/>
    <w:tmpl w:val="9F96AA2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0640F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7"/>
  </w:num>
  <w:num w:numId="4">
    <w:abstractNumId w:val="5"/>
  </w:num>
  <w:num w:numId="5">
    <w:abstractNumId w:val="15"/>
  </w:num>
  <w:num w:numId="6">
    <w:abstractNumId w:val="11"/>
  </w:num>
  <w:num w:numId="7">
    <w:abstractNumId w:val="3"/>
  </w:num>
  <w:num w:numId="8">
    <w:abstractNumId w:val="9"/>
  </w:num>
  <w:num w:numId="9">
    <w:abstractNumId w:val="4"/>
  </w:num>
  <w:num w:numId="10">
    <w:abstractNumId w:val="2"/>
  </w:num>
  <w:num w:numId="11">
    <w:abstractNumId w:val="8"/>
  </w:num>
  <w:num w:numId="12">
    <w:abstractNumId w:val="12"/>
  </w:num>
  <w:num w:numId="13">
    <w:abstractNumId w:val="14"/>
  </w:num>
  <w:num w:numId="14">
    <w:abstractNumId w:val="1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32D1"/>
    <w:rsid w:val="000205C5"/>
    <w:rsid w:val="00025316"/>
    <w:rsid w:val="0002563D"/>
    <w:rsid w:val="000345EC"/>
    <w:rsid w:val="00037C06"/>
    <w:rsid w:val="00040CE8"/>
    <w:rsid w:val="00044DAE"/>
    <w:rsid w:val="00051586"/>
    <w:rsid w:val="00052BF8"/>
    <w:rsid w:val="00052D7A"/>
    <w:rsid w:val="00057116"/>
    <w:rsid w:val="00064CB2"/>
    <w:rsid w:val="00066954"/>
    <w:rsid w:val="00067741"/>
    <w:rsid w:val="000830CD"/>
    <w:rsid w:val="00092793"/>
    <w:rsid w:val="000B0519"/>
    <w:rsid w:val="000B069F"/>
    <w:rsid w:val="000B2AA7"/>
    <w:rsid w:val="000B514C"/>
    <w:rsid w:val="000B61FD"/>
    <w:rsid w:val="000C5FE3"/>
    <w:rsid w:val="000D122A"/>
    <w:rsid w:val="000E55AD"/>
    <w:rsid w:val="000F0C75"/>
    <w:rsid w:val="000F2B91"/>
    <w:rsid w:val="00103679"/>
    <w:rsid w:val="001056BC"/>
    <w:rsid w:val="00120541"/>
    <w:rsid w:val="001211F3"/>
    <w:rsid w:val="001535C6"/>
    <w:rsid w:val="00174617"/>
    <w:rsid w:val="001759A7"/>
    <w:rsid w:val="001801C6"/>
    <w:rsid w:val="001814DA"/>
    <w:rsid w:val="00195789"/>
    <w:rsid w:val="001A04B0"/>
    <w:rsid w:val="001A4192"/>
    <w:rsid w:val="001A61F7"/>
    <w:rsid w:val="001C5C86"/>
    <w:rsid w:val="001C67DB"/>
    <w:rsid w:val="001C718D"/>
    <w:rsid w:val="001E268D"/>
    <w:rsid w:val="001E2E97"/>
    <w:rsid w:val="001E41F8"/>
    <w:rsid w:val="001F7EB4"/>
    <w:rsid w:val="002000C2"/>
    <w:rsid w:val="00202546"/>
    <w:rsid w:val="00205F25"/>
    <w:rsid w:val="00215A05"/>
    <w:rsid w:val="00221B1E"/>
    <w:rsid w:val="00240DCD"/>
    <w:rsid w:val="0024786B"/>
    <w:rsid w:val="00251639"/>
    <w:rsid w:val="00251D80"/>
    <w:rsid w:val="0025744A"/>
    <w:rsid w:val="002640E5"/>
    <w:rsid w:val="0026606E"/>
    <w:rsid w:val="00276403"/>
    <w:rsid w:val="002818E2"/>
    <w:rsid w:val="00294D0A"/>
    <w:rsid w:val="002B3A6C"/>
    <w:rsid w:val="002B62EF"/>
    <w:rsid w:val="002C0287"/>
    <w:rsid w:val="002E6A7D"/>
    <w:rsid w:val="002E7A9E"/>
    <w:rsid w:val="0030045C"/>
    <w:rsid w:val="00304312"/>
    <w:rsid w:val="003106B0"/>
    <w:rsid w:val="00312BB4"/>
    <w:rsid w:val="00315954"/>
    <w:rsid w:val="003205AD"/>
    <w:rsid w:val="0033027D"/>
    <w:rsid w:val="00335FB2"/>
    <w:rsid w:val="003434C1"/>
    <w:rsid w:val="00344158"/>
    <w:rsid w:val="0037623E"/>
    <w:rsid w:val="0038516D"/>
    <w:rsid w:val="003869D7"/>
    <w:rsid w:val="00393464"/>
    <w:rsid w:val="003A1EB0"/>
    <w:rsid w:val="003B3A3C"/>
    <w:rsid w:val="003B5ABE"/>
    <w:rsid w:val="003B6BF0"/>
    <w:rsid w:val="003C0F14"/>
    <w:rsid w:val="003C6DA6"/>
    <w:rsid w:val="003C6DAB"/>
    <w:rsid w:val="003D075F"/>
    <w:rsid w:val="003D69B8"/>
    <w:rsid w:val="003E0FE5"/>
    <w:rsid w:val="003F01F5"/>
    <w:rsid w:val="003F268E"/>
    <w:rsid w:val="003F3E2D"/>
    <w:rsid w:val="003F7B3D"/>
    <w:rsid w:val="00405C63"/>
    <w:rsid w:val="00411698"/>
    <w:rsid w:val="00413846"/>
    <w:rsid w:val="00414164"/>
    <w:rsid w:val="0041789B"/>
    <w:rsid w:val="0042141A"/>
    <w:rsid w:val="00422E0B"/>
    <w:rsid w:val="004260A5"/>
    <w:rsid w:val="00432283"/>
    <w:rsid w:val="0043745F"/>
    <w:rsid w:val="0044029F"/>
    <w:rsid w:val="00442F13"/>
    <w:rsid w:val="00447103"/>
    <w:rsid w:val="00464367"/>
    <w:rsid w:val="004730A5"/>
    <w:rsid w:val="004735AB"/>
    <w:rsid w:val="00473739"/>
    <w:rsid w:val="00477ABF"/>
    <w:rsid w:val="0048267C"/>
    <w:rsid w:val="004876B9"/>
    <w:rsid w:val="00493A79"/>
    <w:rsid w:val="004A40BE"/>
    <w:rsid w:val="004A6253"/>
    <w:rsid w:val="004A6A60"/>
    <w:rsid w:val="004A7319"/>
    <w:rsid w:val="004B0325"/>
    <w:rsid w:val="004B4B32"/>
    <w:rsid w:val="004C0A38"/>
    <w:rsid w:val="004C634D"/>
    <w:rsid w:val="004D24B9"/>
    <w:rsid w:val="004D74DF"/>
    <w:rsid w:val="004E2CE2"/>
    <w:rsid w:val="004E5172"/>
    <w:rsid w:val="004E6F8A"/>
    <w:rsid w:val="004F2A20"/>
    <w:rsid w:val="00502CD2"/>
    <w:rsid w:val="005111B7"/>
    <w:rsid w:val="00512389"/>
    <w:rsid w:val="00516FBB"/>
    <w:rsid w:val="0052201A"/>
    <w:rsid w:val="00524E77"/>
    <w:rsid w:val="0053328F"/>
    <w:rsid w:val="00552C2C"/>
    <w:rsid w:val="00554B32"/>
    <w:rsid w:val="005555B7"/>
    <w:rsid w:val="005573BB"/>
    <w:rsid w:val="00557B2E"/>
    <w:rsid w:val="00561267"/>
    <w:rsid w:val="0057190B"/>
    <w:rsid w:val="00574059"/>
    <w:rsid w:val="00581762"/>
    <w:rsid w:val="005829CA"/>
    <w:rsid w:val="00590087"/>
    <w:rsid w:val="005903E3"/>
    <w:rsid w:val="00590842"/>
    <w:rsid w:val="005A3772"/>
    <w:rsid w:val="005A7014"/>
    <w:rsid w:val="005C06A8"/>
    <w:rsid w:val="005C4F58"/>
    <w:rsid w:val="005C5E8D"/>
    <w:rsid w:val="005C78F2"/>
    <w:rsid w:val="005D00D9"/>
    <w:rsid w:val="005D057C"/>
    <w:rsid w:val="005D1687"/>
    <w:rsid w:val="005D30CD"/>
    <w:rsid w:val="005D3FEC"/>
    <w:rsid w:val="005D44BE"/>
    <w:rsid w:val="005D7820"/>
    <w:rsid w:val="005D7D90"/>
    <w:rsid w:val="005E3375"/>
    <w:rsid w:val="006029F4"/>
    <w:rsid w:val="00605329"/>
    <w:rsid w:val="00610FF5"/>
    <w:rsid w:val="00611EC4"/>
    <w:rsid w:val="00612542"/>
    <w:rsid w:val="00620552"/>
    <w:rsid w:val="00620B3F"/>
    <w:rsid w:val="006239E7"/>
    <w:rsid w:val="00635777"/>
    <w:rsid w:val="006418C6"/>
    <w:rsid w:val="00641ED8"/>
    <w:rsid w:val="0064416F"/>
    <w:rsid w:val="00654893"/>
    <w:rsid w:val="00663783"/>
    <w:rsid w:val="00671BBB"/>
    <w:rsid w:val="006724C3"/>
    <w:rsid w:val="00682237"/>
    <w:rsid w:val="00693E94"/>
    <w:rsid w:val="006A0EF8"/>
    <w:rsid w:val="006A45BA"/>
    <w:rsid w:val="006B34BA"/>
    <w:rsid w:val="006B4280"/>
    <w:rsid w:val="006B4B1C"/>
    <w:rsid w:val="006B7A4B"/>
    <w:rsid w:val="006C1492"/>
    <w:rsid w:val="006C4991"/>
    <w:rsid w:val="006C6442"/>
    <w:rsid w:val="006D7133"/>
    <w:rsid w:val="006E0F19"/>
    <w:rsid w:val="006E1FDA"/>
    <w:rsid w:val="006E32D0"/>
    <w:rsid w:val="006E5E87"/>
    <w:rsid w:val="00706F10"/>
    <w:rsid w:val="00707673"/>
    <w:rsid w:val="007162BE"/>
    <w:rsid w:val="00717A65"/>
    <w:rsid w:val="00722267"/>
    <w:rsid w:val="0073289D"/>
    <w:rsid w:val="0075252A"/>
    <w:rsid w:val="00764B84"/>
    <w:rsid w:val="00765028"/>
    <w:rsid w:val="0076793E"/>
    <w:rsid w:val="007722F3"/>
    <w:rsid w:val="0078034D"/>
    <w:rsid w:val="00784687"/>
    <w:rsid w:val="00790BCC"/>
    <w:rsid w:val="00791D15"/>
    <w:rsid w:val="007948D4"/>
    <w:rsid w:val="00795CEE"/>
    <w:rsid w:val="007974F5"/>
    <w:rsid w:val="007A1148"/>
    <w:rsid w:val="007A5AA5"/>
    <w:rsid w:val="007B0F49"/>
    <w:rsid w:val="007B3CE7"/>
    <w:rsid w:val="007C7E14"/>
    <w:rsid w:val="007D03D2"/>
    <w:rsid w:val="007D1AB2"/>
    <w:rsid w:val="007E0E80"/>
    <w:rsid w:val="007F522E"/>
    <w:rsid w:val="007F7421"/>
    <w:rsid w:val="00801F7F"/>
    <w:rsid w:val="00834A60"/>
    <w:rsid w:val="00840C77"/>
    <w:rsid w:val="0084622C"/>
    <w:rsid w:val="00850385"/>
    <w:rsid w:val="008542C7"/>
    <w:rsid w:val="00863E89"/>
    <w:rsid w:val="00872B3B"/>
    <w:rsid w:val="00880A60"/>
    <w:rsid w:val="0088222A"/>
    <w:rsid w:val="00884CE0"/>
    <w:rsid w:val="008901F6"/>
    <w:rsid w:val="00890321"/>
    <w:rsid w:val="00896C03"/>
    <w:rsid w:val="008A495D"/>
    <w:rsid w:val="008A53BF"/>
    <w:rsid w:val="008A76FD"/>
    <w:rsid w:val="008A7AD1"/>
    <w:rsid w:val="008B2D09"/>
    <w:rsid w:val="008B5E82"/>
    <w:rsid w:val="008B6CC9"/>
    <w:rsid w:val="008C537F"/>
    <w:rsid w:val="008D542F"/>
    <w:rsid w:val="008D658B"/>
    <w:rsid w:val="008F113A"/>
    <w:rsid w:val="009437A2"/>
    <w:rsid w:val="00944B28"/>
    <w:rsid w:val="0096562B"/>
    <w:rsid w:val="00967838"/>
    <w:rsid w:val="00982CD6"/>
    <w:rsid w:val="00985B73"/>
    <w:rsid w:val="00985CA9"/>
    <w:rsid w:val="009870A7"/>
    <w:rsid w:val="00992266"/>
    <w:rsid w:val="00994A54"/>
    <w:rsid w:val="009A3BC4"/>
    <w:rsid w:val="009A572E"/>
    <w:rsid w:val="009A6D89"/>
    <w:rsid w:val="009B1936"/>
    <w:rsid w:val="009C2DCC"/>
    <w:rsid w:val="009D1A64"/>
    <w:rsid w:val="009E04E4"/>
    <w:rsid w:val="009E6C21"/>
    <w:rsid w:val="009F16BC"/>
    <w:rsid w:val="009F425E"/>
    <w:rsid w:val="009F7959"/>
    <w:rsid w:val="00A00867"/>
    <w:rsid w:val="00A01CFF"/>
    <w:rsid w:val="00A02D05"/>
    <w:rsid w:val="00A10539"/>
    <w:rsid w:val="00A15763"/>
    <w:rsid w:val="00A226C6"/>
    <w:rsid w:val="00A27912"/>
    <w:rsid w:val="00A31520"/>
    <w:rsid w:val="00A338A3"/>
    <w:rsid w:val="00A36019"/>
    <w:rsid w:val="00A36378"/>
    <w:rsid w:val="00A40015"/>
    <w:rsid w:val="00A47445"/>
    <w:rsid w:val="00A564F2"/>
    <w:rsid w:val="00A65D93"/>
    <w:rsid w:val="00A6656B"/>
    <w:rsid w:val="00A7059D"/>
    <w:rsid w:val="00A70E1E"/>
    <w:rsid w:val="00A9046B"/>
    <w:rsid w:val="00A9081F"/>
    <w:rsid w:val="00A9188C"/>
    <w:rsid w:val="00A9285F"/>
    <w:rsid w:val="00A97A52"/>
    <w:rsid w:val="00AA0D6A"/>
    <w:rsid w:val="00AA3E2D"/>
    <w:rsid w:val="00AA67D3"/>
    <w:rsid w:val="00AB58BF"/>
    <w:rsid w:val="00AB6BE9"/>
    <w:rsid w:val="00AD77C4"/>
    <w:rsid w:val="00AE25BF"/>
    <w:rsid w:val="00B03C01"/>
    <w:rsid w:val="00B078D6"/>
    <w:rsid w:val="00B1193B"/>
    <w:rsid w:val="00B1248D"/>
    <w:rsid w:val="00B14709"/>
    <w:rsid w:val="00B3015C"/>
    <w:rsid w:val="00B344D8"/>
    <w:rsid w:val="00B512AE"/>
    <w:rsid w:val="00B52523"/>
    <w:rsid w:val="00B53F65"/>
    <w:rsid w:val="00B54353"/>
    <w:rsid w:val="00B67AB8"/>
    <w:rsid w:val="00B70659"/>
    <w:rsid w:val="00B73B4C"/>
    <w:rsid w:val="00B73F75"/>
    <w:rsid w:val="00B856FC"/>
    <w:rsid w:val="00B908C8"/>
    <w:rsid w:val="00BA3A53"/>
    <w:rsid w:val="00BA4095"/>
    <w:rsid w:val="00BA5B43"/>
    <w:rsid w:val="00BA67A1"/>
    <w:rsid w:val="00BB04B8"/>
    <w:rsid w:val="00BC642A"/>
    <w:rsid w:val="00BE53EA"/>
    <w:rsid w:val="00BE79F0"/>
    <w:rsid w:val="00BF2762"/>
    <w:rsid w:val="00BF7C9D"/>
    <w:rsid w:val="00C01AAE"/>
    <w:rsid w:val="00C01E8C"/>
    <w:rsid w:val="00C02719"/>
    <w:rsid w:val="00C03E01"/>
    <w:rsid w:val="00C06519"/>
    <w:rsid w:val="00C206D6"/>
    <w:rsid w:val="00C3725D"/>
    <w:rsid w:val="00C3799C"/>
    <w:rsid w:val="00C43D1E"/>
    <w:rsid w:val="00C44336"/>
    <w:rsid w:val="00C45BF1"/>
    <w:rsid w:val="00C50F7C"/>
    <w:rsid w:val="00C51704"/>
    <w:rsid w:val="00C5591F"/>
    <w:rsid w:val="00C574A4"/>
    <w:rsid w:val="00C57C50"/>
    <w:rsid w:val="00C65496"/>
    <w:rsid w:val="00C65AA6"/>
    <w:rsid w:val="00C701AF"/>
    <w:rsid w:val="00C715CA"/>
    <w:rsid w:val="00C7495D"/>
    <w:rsid w:val="00C756AC"/>
    <w:rsid w:val="00C77CE9"/>
    <w:rsid w:val="00C80AD2"/>
    <w:rsid w:val="00CB368E"/>
    <w:rsid w:val="00CB4236"/>
    <w:rsid w:val="00CB7E74"/>
    <w:rsid w:val="00CC72A4"/>
    <w:rsid w:val="00CD3153"/>
    <w:rsid w:val="00CE1D97"/>
    <w:rsid w:val="00CE4423"/>
    <w:rsid w:val="00CE7CBE"/>
    <w:rsid w:val="00CF1721"/>
    <w:rsid w:val="00D03B0A"/>
    <w:rsid w:val="00D220DA"/>
    <w:rsid w:val="00D239F3"/>
    <w:rsid w:val="00D2663F"/>
    <w:rsid w:val="00D31CC8"/>
    <w:rsid w:val="00D65B7C"/>
    <w:rsid w:val="00D71F40"/>
    <w:rsid w:val="00D73CD5"/>
    <w:rsid w:val="00D77416"/>
    <w:rsid w:val="00D80FC6"/>
    <w:rsid w:val="00D961A5"/>
    <w:rsid w:val="00DA74F3"/>
    <w:rsid w:val="00DB6900"/>
    <w:rsid w:val="00DB69F3"/>
    <w:rsid w:val="00DC07FC"/>
    <w:rsid w:val="00DC1B78"/>
    <w:rsid w:val="00DC4907"/>
    <w:rsid w:val="00DC7DBF"/>
    <w:rsid w:val="00DD017C"/>
    <w:rsid w:val="00DD397A"/>
    <w:rsid w:val="00DD58B7"/>
    <w:rsid w:val="00DD6699"/>
    <w:rsid w:val="00DE0FC0"/>
    <w:rsid w:val="00DF57FD"/>
    <w:rsid w:val="00E007C5"/>
    <w:rsid w:val="00E00DBF"/>
    <w:rsid w:val="00E033E0"/>
    <w:rsid w:val="00E1026B"/>
    <w:rsid w:val="00E102CF"/>
    <w:rsid w:val="00E13CB2"/>
    <w:rsid w:val="00E20C37"/>
    <w:rsid w:val="00E21A59"/>
    <w:rsid w:val="00E306D0"/>
    <w:rsid w:val="00E52C57"/>
    <w:rsid w:val="00E56328"/>
    <w:rsid w:val="00E57E7D"/>
    <w:rsid w:val="00E82038"/>
    <w:rsid w:val="00E84CD8"/>
    <w:rsid w:val="00E90B85"/>
    <w:rsid w:val="00E91279"/>
    <w:rsid w:val="00E91679"/>
    <w:rsid w:val="00E92452"/>
    <w:rsid w:val="00E94CC1"/>
    <w:rsid w:val="00EB7A56"/>
    <w:rsid w:val="00EC3039"/>
    <w:rsid w:val="00EC3BCD"/>
    <w:rsid w:val="00ED7A5B"/>
    <w:rsid w:val="00F10A15"/>
    <w:rsid w:val="00F14B43"/>
    <w:rsid w:val="00F203C7"/>
    <w:rsid w:val="00F215E2"/>
    <w:rsid w:val="00F41A27"/>
    <w:rsid w:val="00F42F23"/>
    <w:rsid w:val="00F4338D"/>
    <w:rsid w:val="00F440D3"/>
    <w:rsid w:val="00F46EAF"/>
    <w:rsid w:val="00F538D2"/>
    <w:rsid w:val="00F55760"/>
    <w:rsid w:val="00F62688"/>
    <w:rsid w:val="00F636F9"/>
    <w:rsid w:val="00F921F1"/>
    <w:rsid w:val="00FA03A3"/>
    <w:rsid w:val="00FB127E"/>
    <w:rsid w:val="00FB33DB"/>
    <w:rsid w:val="00FB5644"/>
    <w:rsid w:val="00FB7234"/>
    <w:rsid w:val="00FC0804"/>
    <w:rsid w:val="00FC3B6D"/>
    <w:rsid w:val="00FD3A4E"/>
    <w:rsid w:val="00FD658D"/>
    <w:rsid w:val="00FF232E"/>
    <w:rsid w:val="00FF4D41"/>
    <w:rsid w:val="00FF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9BC259D-B2F6-4D14-B7AF-547A6A549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A5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EB7A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B7A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B7A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B7A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B7A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B7A56"/>
    <w:pPr>
      <w:outlineLvl w:val="5"/>
    </w:pPr>
  </w:style>
  <w:style w:type="paragraph" w:styleId="Heading7">
    <w:name w:val="heading 7"/>
    <w:basedOn w:val="H6"/>
    <w:next w:val="Normal"/>
    <w:qFormat/>
    <w:rsid w:val="00EB7A56"/>
    <w:pPr>
      <w:outlineLvl w:val="6"/>
    </w:pPr>
  </w:style>
  <w:style w:type="paragraph" w:styleId="Heading8">
    <w:name w:val="heading 8"/>
    <w:basedOn w:val="Heading1"/>
    <w:next w:val="Normal"/>
    <w:qFormat/>
    <w:rsid w:val="00EB7A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B7A5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B7A5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B7A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B7A5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B7A56"/>
    <w:pPr>
      <w:spacing w:before="180"/>
      <w:ind w:left="2693" w:hanging="2693"/>
    </w:pPr>
    <w:rPr>
      <w:b/>
    </w:rPr>
  </w:style>
  <w:style w:type="paragraph" w:styleId="TOC1">
    <w:name w:val="toc 1"/>
    <w:semiHidden/>
    <w:rsid w:val="00EB7A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EB7A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B7A56"/>
    <w:pPr>
      <w:ind w:left="1701" w:hanging="1701"/>
    </w:pPr>
  </w:style>
  <w:style w:type="paragraph" w:styleId="TOC4">
    <w:name w:val="toc 4"/>
    <w:basedOn w:val="TOC3"/>
    <w:semiHidden/>
    <w:rsid w:val="00EB7A56"/>
    <w:pPr>
      <w:ind w:left="1418" w:hanging="1418"/>
    </w:pPr>
  </w:style>
  <w:style w:type="paragraph" w:styleId="TOC3">
    <w:name w:val="toc 3"/>
    <w:basedOn w:val="TOC2"/>
    <w:semiHidden/>
    <w:rsid w:val="00EB7A56"/>
    <w:pPr>
      <w:ind w:left="1134" w:hanging="1134"/>
    </w:pPr>
  </w:style>
  <w:style w:type="paragraph" w:styleId="TOC2">
    <w:name w:val="toc 2"/>
    <w:basedOn w:val="TOC1"/>
    <w:semiHidden/>
    <w:rsid w:val="00EB7A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B7A56"/>
    <w:pPr>
      <w:ind w:left="284"/>
    </w:pPr>
  </w:style>
  <w:style w:type="paragraph" w:styleId="Index1">
    <w:name w:val="index 1"/>
    <w:basedOn w:val="Normal"/>
    <w:semiHidden/>
    <w:rsid w:val="00EB7A56"/>
    <w:pPr>
      <w:keepLines/>
      <w:spacing w:after="0"/>
    </w:pPr>
  </w:style>
  <w:style w:type="paragraph" w:customStyle="1" w:styleId="ZH">
    <w:name w:val="ZH"/>
    <w:rsid w:val="00EB7A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B7A56"/>
    <w:pPr>
      <w:outlineLvl w:val="9"/>
    </w:pPr>
  </w:style>
  <w:style w:type="paragraph" w:styleId="ListNumber2">
    <w:name w:val="List Number 2"/>
    <w:basedOn w:val="ListNumber"/>
    <w:rsid w:val="00EB7A56"/>
    <w:pPr>
      <w:ind w:left="851"/>
    </w:pPr>
  </w:style>
  <w:style w:type="character" w:styleId="FootnoteReference">
    <w:name w:val="footnote reference"/>
    <w:semiHidden/>
    <w:rsid w:val="00EB7A56"/>
    <w:rPr>
      <w:b/>
      <w:position w:val="6"/>
      <w:sz w:val="16"/>
    </w:rPr>
  </w:style>
  <w:style w:type="paragraph" w:styleId="FootnoteText">
    <w:name w:val="footnote text"/>
    <w:basedOn w:val="Normal"/>
    <w:semiHidden/>
    <w:rsid w:val="00EB7A5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B7A56"/>
    <w:pPr>
      <w:jc w:val="center"/>
    </w:pPr>
  </w:style>
  <w:style w:type="paragraph" w:customStyle="1" w:styleId="TF">
    <w:name w:val="TF"/>
    <w:basedOn w:val="TH"/>
    <w:rsid w:val="00EB7A56"/>
    <w:pPr>
      <w:keepNext w:val="0"/>
      <w:spacing w:before="0" w:after="240"/>
    </w:pPr>
  </w:style>
  <w:style w:type="paragraph" w:customStyle="1" w:styleId="NO">
    <w:name w:val="NO"/>
    <w:basedOn w:val="Normal"/>
    <w:rsid w:val="00EB7A56"/>
    <w:pPr>
      <w:keepLines/>
      <w:ind w:left="1135" w:hanging="851"/>
    </w:pPr>
  </w:style>
  <w:style w:type="paragraph" w:styleId="TOC9">
    <w:name w:val="toc 9"/>
    <w:basedOn w:val="TOC8"/>
    <w:semiHidden/>
    <w:rsid w:val="00EB7A56"/>
    <w:pPr>
      <w:ind w:left="1418" w:hanging="1418"/>
    </w:pPr>
  </w:style>
  <w:style w:type="paragraph" w:customStyle="1" w:styleId="EX">
    <w:name w:val="EX"/>
    <w:basedOn w:val="Normal"/>
    <w:rsid w:val="00EB7A56"/>
    <w:pPr>
      <w:keepLines/>
      <w:ind w:left="1702" w:hanging="1418"/>
    </w:pPr>
  </w:style>
  <w:style w:type="paragraph" w:customStyle="1" w:styleId="FP">
    <w:name w:val="FP"/>
    <w:basedOn w:val="Normal"/>
    <w:rsid w:val="00EB7A56"/>
    <w:pPr>
      <w:spacing w:after="0"/>
    </w:pPr>
  </w:style>
  <w:style w:type="paragraph" w:customStyle="1" w:styleId="LD">
    <w:name w:val="LD"/>
    <w:rsid w:val="00EB7A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B7A56"/>
    <w:pPr>
      <w:spacing w:after="0"/>
    </w:pPr>
  </w:style>
  <w:style w:type="paragraph" w:customStyle="1" w:styleId="EW">
    <w:name w:val="EW"/>
    <w:basedOn w:val="EX"/>
    <w:rsid w:val="00EB7A56"/>
    <w:pPr>
      <w:spacing w:after="0"/>
    </w:pPr>
  </w:style>
  <w:style w:type="paragraph" w:styleId="TOC6">
    <w:name w:val="toc 6"/>
    <w:basedOn w:val="TOC5"/>
    <w:next w:val="Normal"/>
    <w:semiHidden/>
    <w:rsid w:val="00EB7A56"/>
    <w:pPr>
      <w:ind w:left="1985" w:hanging="1985"/>
    </w:pPr>
  </w:style>
  <w:style w:type="paragraph" w:styleId="TOC7">
    <w:name w:val="toc 7"/>
    <w:basedOn w:val="TOC6"/>
    <w:next w:val="Normal"/>
    <w:semiHidden/>
    <w:rsid w:val="00EB7A56"/>
    <w:pPr>
      <w:ind w:left="2268" w:hanging="2268"/>
    </w:pPr>
  </w:style>
  <w:style w:type="paragraph" w:styleId="ListBullet2">
    <w:name w:val="List Bullet 2"/>
    <w:basedOn w:val="ListBullet"/>
    <w:rsid w:val="00EB7A56"/>
    <w:pPr>
      <w:ind w:left="851"/>
    </w:pPr>
  </w:style>
  <w:style w:type="paragraph" w:styleId="ListBullet3">
    <w:name w:val="List Bullet 3"/>
    <w:basedOn w:val="ListBullet2"/>
    <w:rsid w:val="00EB7A56"/>
    <w:pPr>
      <w:ind w:left="1135"/>
    </w:pPr>
  </w:style>
  <w:style w:type="paragraph" w:styleId="ListNumber">
    <w:name w:val="List Number"/>
    <w:basedOn w:val="List"/>
    <w:rsid w:val="00EB7A56"/>
  </w:style>
  <w:style w:type="paragraph" w:customStyle="1" w:styleId="EQ">
    <w:name w:val="EQ"/>
    <w:basedOn w:val="Normal"/>
    <w:next w:val="Normal"/>
    <w:rsid w:val="00EB7A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B7A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B7A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B7A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B7A56"/>
    <w:pPr>
      <w:jc w:val="right"/>
    </w:pPr>
  </w:style>
  <w:style w:type="paragraph" w:customStyle="1" w:styleId="H6">
    <w:name w:val="H6"/>
    <w:basedOn w:val="Heading5"/>
    <w:next w:val="Normal"/>
    <w:rsid w:val="00EB7A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B7A56"/>
    <w:pPr>
      <w:ind w:left="851" w:hanging="851"/>
    </w:pPr>
  </w:style>
  <w:style w:type="paragraph" w:customStyle="1" w:styleId="ZA">
    <w:name w:val="ZA"/>
    <w:rsid w:val="00EB7A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B7A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B7A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B7A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B7A56"/>
    <w:pPr>
      <w:framePr w:wrap="notBeside" w:y="16161"/>
    </w:pPr>
  </w:style>
  <w:style w:type="character" w:customStyle="1" w:styleId="ZGSM">
    <w:name w:val="ZGSM"/>
    <w:rsid w:val="00EB7A56"/>
  </w:style>
  <w:style w:type="paragraph" w:styleId="List2">
    <w:name w:val="List 2"/>
    <w:basedOn w:val="List"/>
    <w:rsid w:val="00EB7A56"/>
    <w:pPr>
      <w:ind w:left="851"/>
    </w:pPr>
  </w:style>
  <w:style w:type="paragraph" w:customStyle="1" w:styleId="ZG">
    <w:name w:val="ZG"/>
    <w:rsid w:val="00EB7A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B7A56"/>
    <w:pPr>
      <w:ind w:left="1135"/>
    </w:pPr>
  </w:style>
  <w:style w:type="paragraph" w:styleId="List4">
    <w:name w:val="List 4"/>
    <w:basedOn w:val="List3"/>
    <w:rsid w:val="00EB7A56"/>
    <w:pPr>
      <w:ind w:left="1418"/>
    </w:pPr>
  </w:style>
  <w:style w:type="paragraph" w:styleId="List5">
    <w:name w:val="List 5"/>
    <w:basedOn w:val="List4"/>
    <w:rsid w:val="00EB7A56"/>
    <w:pPr>
      <w:ind w:left="1702"/>
    </w:pPr>
  </w:style>
  <w:style w:type="paragraph" w:customStyle="1" w:styleId="EditorsNote">
    <w:name w:val="Editor's Note"/>
    <w:basedOn w:val="NO"/>
    <w:rsid w:val="00EB7A56"/>
    <w:rPr>
      <w:color w:val="FF0000"/>
    </w:rPr>
  </w:style>
  <w:style w:type="paragraph" w:styleId="List">
    <w:name w:val="List"/>
    <w:basedOn w:val="Normal"/>
    <w:rsid w:val="00EB7A56"/>
    <w:pPr>
      <w:ind w:left="568" w:hanging="284"/>
    </w:pPr>
  </w:style>
  <w:style w:type="paragraph" w:styleId="ListBullet">
    <w:name w:val="List Bullet"/>
    <w:basedOn w:val="List"/>
    <w:rsid w:val="00EB7A56"/>
  </w:style>
  <w:style w:type="paragraph" w:styleId="ListBullet4">
    <w:name w:val="List Bullet 4"/>
    <w:basedOn w:val="ListBullet3"/>
    <w:rsid w:val="00EB7A56"/>
    <w:pPr>
      <w:ind w:left="1418"/>
    </w:pPr>
  </w:style>
  <w:style w:type="paragraph" w:styleId="ListBullet5">
    <w:name w:val="List Bullet 5"/>
    <w:basedOn w:val="ListBullet4"/>
    <w:rsid w:val="00EB7A56"/>
    <w:pPr>
      <w:ind w:left="1702"/>
    </w:pPr>
  </w:style>
  <w:style w:type="paragraph" w:customStyle="1" w:styleId="B1">
    <w:name w:val="B1"/>
    <w:basedOn w:val="List"/>
    <w:rsid w:val="00EB7A56"/>
  </w:style>
  <w:style w:type="paragraph" w:customStyle="1" w:styleId="B2">
    <w:name w:val="B2"/>
    <w:basedOn w:val="List2"/>
    <w:rsid w:val="00EB7A56"/>
  </w:style>
  <w:style w:type="paragraph" w:customStyle="1" w:styleId="B3">
    <w:name w:val="B3"/>
    <w:basedOn w:val="List3"/>
    <w:rsid w:val="00EB7A56"/>
  </w:style>
  <w:style w:type="paragraph" w:customStyle="1" w:styleId="B4">
    <w:name w:val="B4"/>
    <w:basedOn w:val="List4"/>
    <w:rsid w:val="00EB7A56"/>
  </w:style>
  <w:style w:type="paragraph" w:customStyle="1" w:styleId="B5">
    <w:name w:val="B5"/>
    <w:basedOn w:val="List5"/>
    <w:rsid w:val="00EB7A56"/>
  </w:style>
  <w:style w:type="paragraph" w:styleId="Footer">
    <w:name w:val="footer"/>
    <w:basedOn w:val="Header"/>
    <w:rsid w:val="00EB7A56"/>
    <w:pPr>
      <w:jc w:val="center"/>
    </w:pPr>
    <w:rPr>
      <w:i/>
    </w:rPr>
  </w:style>
  <w:style w:type="paragraph" w:customStyle="1" w:styleId="ZTD">
    <w:name w:val="ZTD"/>
    <w:basedOn w:val="ZB"/>
    <w:rsid w:val="00EB7A5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5111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hyperlink" Target="mailto:sfischer@qti.qualcomm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enDa@catt.c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lexey.khoryaev@intel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http://portal.etsi.org/webapp/teldir/QueryOrgaInfo.asp?OrgaId=15048&amp;Parent=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12919B-F425-4D8F-A5C1-FC7D56572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1669</Words>
  <Characters>9514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11161</CharactersWithSpaces>
  <SharedDoc>false</SharedDoc>
  <HLinks>
    <vt:vector size="42" baseType="variant">
      <vt:variant>
        <vt:i4>3080305</vt:i4>
      </vt:variant>
      <vt:variant>
        <vt:i4>18</vt:i4>
      </vt:variant>
      <vt:variant>
        <vt:i4>0</vt:i4>
      </vt:variant>
      <vt:variant>
        <vt:i4>5</vt:i4>
      </vt:variant>
      <vt:variant>
        <vt:lpwstr>http://portal.etsi.org/webapp/teldir/QueryOrgaInfo.asp?OrgaId=15048&amp;Parent=</vt:lpwstr>
      </vt:variant>
      <vt:variant>
        <vt:lpwstr/>
      </vt:variant>
      <vt:variant>
        <vt:i4>7405570</vt:i4>
      </vt:variant>
      <vt:variant>
        <vt:i4>15</vt:i4>
      </vt:variant>
      <vt:variant>
        <vt:i4>0</vt:i4>
      </vt:variant>
      <vt:variant>
        <vt:i4>5</vt:i4>
      </vt:variant>
      <vt:variant>
        <vt:lpwstr>mailto:sfischer@qti.qualcomm.com</vt:lpwstr>
      </vt:variant>
      <vt:variant>
        <vt:lpwstr/>
      </vt:variant>
      <vt:variant>
        <vt:i4>2883673</vt:i4>
      </vt:variant>
      <vt:variant>
        <vt:i4>12</vt:i4>
      </vt:variant>
      <vt:variant>
        <vt:i4>0</vt:i4>
      </vt:variant>
      <vt:variant>
        <vt:i4>5</vt:i4>
      </vt:variant>
      <vt:variant>
        <vt:lpwstr>mailto:Ren.Da@catt.cn</vt:lpwstr>
      </vt:variant>
      <vt:variant>
        <vt:lpwstr/>
      </vt:variant>
      <vt:variant>
        <vt:i4>6225973</vt:i4>
      </vt:variant>
      <vt:variant>
        <vt:i4>9</vt:i4>
      </vt:variant>
      <vt:variant>
        <vt:i4>0</vt:i4>
      </vt:variant>
      <vt:variant>
        <vt:i4>5</vt:i4>
      </vt:variant>
      <vt:variant>
        <vt:lpwstr>mailto:alexey.khoryaev@intel.com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template, CTPClassification=CTP_PUBLIC:VisualMarkings=</cp:keywords>
  <cp:lastModifiedBy>Intel</cp:lastModifiedBy>
  <cp:revision>4</cp:revision>
  <cp:lastPrinted>2000-02-29T16:31:00Z</cp:lastPrinted>
  <dcterms:created xsi:type="dcterms:W3CDTF">2017-03-09T14:27:00Z</dcterms:created>
  <dcterms:modified xsi:type="dcterms:W3CDTF">2017-03-09T14:27:00Z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TitusGUID">
    <vt:lpwstr>4167505b-5389-4f9a-9ea9-fd71a7646445</vt:lpwstr>
  </property>
  <property fmtid="{D5CDD505-2E9C-101B-9397-08002B2CF9AE}" pid="5" name="CTP_TimeStamp">
    <vt:lpwstr>2017-02-28 12:38:08Z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</Properties>
</file>